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sigs" ContentType="application/vnd.openxmlformats-package.digital-signature-origin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docProps/core.xml" ContentType="application/vnd.openxmlformats-package.core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  <Override PartName="/_xmlsignatures/sig2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DCADE8" w14:textId="77777777" w:rsidR="00821CE2" w:rsidRPr="0059075E" w:rsidRDefault="00640B6B" w:rsidP="005676FB">
      <w:pPr>
        <w:rPr>
          <w:rFonts w:asciiTheme="minorHAnsi" w:hAnsiTheme="minorHAnsi"/>
        </w:rPr>
      </w:pPr>
      <w:r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61824" behindDoc="0" locked="0" layoutInCell="1" allowOverlap="1" wp14:anchorId="7CDCB002" wp14:editId="055EAE38">
            <wp:simplePos x="0" y="0"/>
            <wp:positionH relativeFrom="column">
              <wp:posOffset>1532255</wp:posOffset>
            </wp:positionH>
            <wp:positionV relativeFrom="paragraph">
              <wp:posOffset>-704215</wp:posOffset>
            </wp:positionV>
            <wp:extent cx="2583180" cy="1849755"/>
            <wp:effectExtent l="0" t="0" r="7620" b="0"/>
            <wp:wrapSquare wrapText="bothSides"/>
            <wp:docPr id="6" name="Imagen 3" descr="logo_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_v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819" t="16511" r="17553" b="23640"/>
                    <a:stretch/>
                  </pic:blipFill>
                  <pic:spPr bwMode="auto">
                    <a:xfrm>
                      <a:off x="0" y="0"/>
                      <a:ext cx="25831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DCADE9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A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B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C" w14:textId="77777777" w:rsidR="009E689F" w:rsidRPr="0059075E" w:rsidRDefault="009E689F" w:rsidP="005676FB">
      <w:pPr>
        <w:rPr>
          <w:rFonts w:asciiTheme="minorHAnsi" w:hAnsiTheme="minorHAnsi"/>
        </w:rPr>
      </w:pPr>
    </w:p>
    <w:p w14:paraId="7CDCADED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E" w14:textId="30CFAC78" w:rsidR="00B71CE6" w:rsidRPr="0059075E" w:rsidRDefault="008223C7" w:rsidP="007C46A0">
      <w:pPr>
        <w:pStyle w:val="Puesto"/>
        <w:rPr>
          <w:rFonts w:asciiTheme="minorHAnsi" w:hAnsiTheme="minorHAnsi"/>
        </w:rPr>
      </w:pPr>
      <w:r>
        <w:rPr>
          <w:rFonts w:asciiTheme="minorHAnsi" w:hAnsiTheme="minorHAnsi"/>
        </w:rPr>
        <w:t>INFORME TECNICO</w:t>
      </w:r>
      <w:r w:rsidR="0059075E" w:rsidRPr="0059075E">
        <w:rPr>
          <w:rFonts w:asciiTheme="minorHAnsi" w:hAnsiTheme="minorHAnsi"/>
        </w:rPr>
        <w:t xml:space="preserve"> MEDICIÓN DE OLOR </w:t>
      </w:r>
    </w:p>
    <w:p w14:paraId="7CDCADEF" w14:textId="303D22B5" w:rsidR="007C46A0" w:rsidRPr="0059075E" w:rsidRDefault="007B16EF" w:rsidP="007C46A0">
      <w:pPr>
        <w:pStyle w:val="Puesto"/>
        <w:rPr>
          <w:rFonts w:asciiTheme="minorHAnsi" w:hAnsiTheme="minorHAnsi"/>
        </w:rPr>
      </w:pPr>
      <w:r w:rsidRPr="007B16EF">
        <w:rPr>
          <w:rFonts w:asciiTheme="minorHAnsi" w:hAnsiTheme="minorHAnsi"/>
        </w:rPr>
        <w:t>PLANTA AQUAPROTEIN</w:t>
      </w:r>
    </w:p>
    <w:p w14:paraId="7CDCADF0" w14:textId="77777777" w:rsidR="00B71CE6" w:rsidRPr="0059075E" w:rsidRDefault="00B71CE6" w:rsidP="00B71CE6">
      <w:pPr>
        <w:rPr>
          <w:rFonts w:asciiTheme="minorHAnsi" w:hAnsiTheme="minorHAnsi"/>
        </w:rPr>
      </w:pPr>
    </w:p>
    <w:p w14:paraId="7CDCADF1" w14:textId="77777777" w:rsidR="007C46A0" w:rsidRPr="0059075E" w:rsidRDefault="007C46A0" w:rsidP="007C46A0">
      <w:pPr>
        <w:rPr>
          <w:rFonts w:asciiTheme="minorHAnsi" w:hAnsiTheme="minorHAnsi"/>
        </w:rPr>
      </w:pPr>
      <w:bookmarkStart w:id="0" w:name="_GoBack"/>
      <w:bookmarkEnd w:id="0"/>
    </w:p>
    <w:p w14:paraId="7CDCADF2" w14:textId="77777777" w:rsidR="009E689F" w:rsidRPr="0059075E" w:rsidRDefault="009E689F" w:rsidP="005676FB">
      <w:pPr>
        <w:rPr>
          <w:rFonts w:asciiTheme="minorHAnsi" w:hAnsiTheme="minorHAnsi"/>
        </w:rPr>
      </w:pPr>
    </w:p>
    <w:p w14:paraId="7CDCADF3" w14:textId="64986381" w:rsidR="00E75BDC" w:rsidRPr="0059075E" w:rsidRDefault="007C42E2" w:rsidP="00BB3C7D">
      <w:pPr>
        <w:pStyle w:val="Pues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Agosto </w:t>
      </w:r>
      <w:r w:rsidR="00943B1D" w:rsidRPr="0059075E">
        <w:rPr>
          <w:rFonts w:asciiTheme="minorHAnsi" w:hAnsiTheme="minorHAnsi"/>
        </w:rPr>
        <w:t>de</w:t>
      </w:r>
      <w:r w:rsidR="00E75BDC" w:rsidRPr="0059075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2014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6"/>
        <w:gridCol w:w="1445"/>
        <w:gridCol w:w="1751"/>
        <w:gridCol w:w="4552"/>
      </w:tblGrid>
      <w:tr w:rsidR="00FE7542" w:rsidRPr="0059075E" w14:paraId="7CDCADF8" w14:textId="77777777" w:rsidTr="00FE7542">
        <w:tc>
          <w:tcPr>
            <w:tcW w:w="721" w:type="pct"/>
            <w:shd w:val="clear" w:color="auto" w:fill="595959"/>
            <w:vAlign w:val="center"/>
          </w:tcPr>
          <w:p w14:paraId="7CDCADF4" w14:textId="77777777" w:rsidR="00FE7542" w:rsidRPr="0059075E" w:rsidRDefault="00FE7542" w:rsidP="005676FB">
            <w:pPr>
              <w:rPr>
                <w:rFonts w:asciiTheme="minorHAnsi" w:hAnsiTheme="minorHAnsi"/>
                <w:sz w:val="20"/>
              </w:rPr>
            </w:pPr>
          </w:p>
        </w:tc>
        <w:tc>
          <w:tcPr>
            <w:tcW w:w="798" w:type="pct"/>
            <w:shd w:val="clear" w:color="auto" w:fill="595959"/>
            <w:vAlign w:val="center"/>
          </w:tcPr>
          <w:p w14:paraId="7CDCADF5" w14:textId="7FF59DFF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Nombre</w:t>
            </w:r>
          </w:p>
        </w:tc>
        <w:tc>
          <w:tcPr>
            <w:tcW w:w="967" w:type="pct"/>
            <w:shd w:val="clear" w:color="auto" w:fill="595959"/>
            <w:vAlign w:val="center"/>
          </w:tcPr>
          <w:p w14:paraId="7CDCADF6" w14:textId="77777777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Cargo</w:t>
            </w:r>
          </w:p>
        </w:tc>
        <w:tc>
          <w:tcPr>
            <w:tcW w:w="2514" w:type="pct"/>
            <w:shd w:val="clear" w:color="auto" w:fill="595959"/>
            <w:vAlign w:val="center"/>
          </w:tcPr>
          <w:p w14:paraId="7CDCADF7" w14:textId="77777777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Firma</w:t>
            </w:r>
          </w:p>
        </w:tc>
      </w:tr>
      <w:tr w:rsidR="00FE7542" w:rsidRPr="0059075E" w14:paraId="7CDCADFD" w14:textId="77777777" w:rsidTr="0059075E">
        <w:trPr>
          <w:trHeight w:val="1389"/>
        </w:trPr>
        <w:tc>
          <w:tcPr>
            <w:tcW w:w="721" w:type="pct"/>
            <w:vAlign w:val="center"/>
          </w:tcPr>
          <w:p w14:paraId="7CDCADF9" w14:textId="77777777" w:rsidR="00FE7542" w:rsidRPr="0059075E" w:rsidRDefault="00FE7542" w:rsidP="003C1E9F">
            <w:pPr>
              <w:pStyle w:val="Textotabla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Aprobado</w:t>
            </w:r>
          </w:p>
        </w:tc>
        <w:tc>
          <w:tcPr>
            <w:tcW w:w="798" w:type="pct"/>
            <w:vAlign w:val="center"/>
          </w:tcPr>
          <w:p w14:paraId="7CDCADFA" w14:textId="09852FCF" w:rsidR="00FE7542" w:rsidRPr="0059075E" w:rsidRDefault="007C42E2" w:rsidP="007C42E2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Juan Eduardo Johnson V.</w:t>
            </w:r>
          </w:p>
        </w:tc>
        <w:tc>
          <w:tcPr>
            <w:tcW w:w="967" w:type="pct"/>
            <w:vAlign w:val="center"/>
          </w:tcPr>
          <w:p w14:paraId="7CDCADFB" w14:textId="3A49C877" w:rsidR="00FE7542" w:rsidRPr="0059075E" w:rsidRDefault="00FE7542" w:rsidP="007C42E2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 xml:space="preserve">Jefe </w:t>
            </w:r>
            <w:r w:rsidR="007C42E2">
              <w:rPr>
                <w:rFonts w:asciiTheme="minorHAnsi" w:hAnsiTheme="minorHAnsi"/>
                <w:sz w:val="20"/>
              </w:rPr>
              <w:t>Unidad Técnica División de Fiscalización</w:t>
            </w:r>
          </w:p>
        </w:tc>
        <w:tc>
          <w:tcPr>
            <w:tcW w:w="2514" w:type="pct"/>
            <w:vAlign w:val="center"/>
          </w:tcPr>
          <w:p w14:paraId="7CDCADFC" w14:textId="77777777" w:rsidR="00FE7542" w:rsidRPr="0059075E" w:rsidRDefault="007055A4" w:rsidP="0059075E">
            <w:pPr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pict w14:anchorId="7CDCB00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Línea de firma de Microsoft Office..." style="width:166.8pt;height:82.8pt">
                  <v:imagedata r:id="rId13" o:title=""/>
                  <o:lock v:ext="edit" ungrouping="t" rotation="t" cropping="t" verticies="t" text="t" grouping="t"/>
                  <o:signatureline v:ext="edit" id="{55661BD9-2FD4-46E9-8EB6-DDA4C6FBD2A2}" provid="{00000000-0000-0000-0000-000000000000}" o:suggestedsigner="Juan Eduardo Johnson" o:suggestedsigner2="Jefe Unidad Técnica" showsigndate="f" issignatureline="t"/>
                </v:shape>
              </w:pict>
            </w:r>
          </w:p>
        </w:tc>
      </w:tr>
      <w:tr w:rsidR="00FE7542" w:rsidRPr="0059075E" w14:paraId="7CDCAE02" w14:textId="77777777" w:rsidTr="00CA6DDB">
        <w:trPr>
          <w:trHeight w:val="1818"/>
        </w:trPr>
        <w:tc>
          <w:tcPr>
            <w:tcW w:w="721" w:type="pct"/>
            <w:vAlign w:val="center"/>
          </w:tcPr>
          <w:p w14:paraId="7CDCADFE" w14:textId="77777777" w:rsidR="00FE7542" w:rsidRPr="0059075E" w:rsidRDefault="00FE7542" w:rsidP="003C1E9F">
            <w:pPr>
              <w:pStyle w:val="Textotabla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Elaborado</w:t>
            </w:r>
          </w:p>
        </w:tc>
        <w:tc>
          <w:tcPr>
            <w:tcW w:w="798" w:type="pct"/>
            <w:vAlign w:val="center"/>
          </w:tcPr>
          <w:p w14:paraId="7CDCADFF" w14:textId="548144E5" w:rsidR="00FE7542" w:rsidRPr="0059075E" w:rsidRDefault="007C42E2" w:rsidP="007C42E2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Juan Pablo Rodríguez F.</w:t>
            </w:r>
          </w:p>
        </w:tc>
        <w:tc>
          <w:tcPr>
            <w:tcW w:w="967" w:type="pct"/>
            <w:vAlign w:val="center"/>
          </w:tcPr>
          <w:p w14:paraId="7CDCAE00" w14:textId="3977C150" w:rsidR="00FE7542" w:rsidRPr="0059075E" w:rsidRDefault="007C42E2" w:rsidP="007C42E2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Profesional División de Fiscalización</w:t>
            </w:r>
          </w:p>
        </w:tc>
        <w:tc>
          <w:tcPr>
            <w:tcW w:w="2514" w:type="pct"/>
            <w:vAlign w:val="center"/>
          </w:tcPr>
          <w:p w14:paraId="7CDCAE01" w14:textId="77777777" w:rsidR="00FE7542" w:rsidRPr="0059075E" w:rsidRDefault="007055A4" w:rsidP="0059075E">
            <w:pPr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pict w14:anchorId="7CDCB005">
                <v:shape id="_x0000_i1026" type="#_x0000_t75" alt="Línea de firma de Microsoft Office..." style="width:166.8pt;height:82.8pt">
                  <v:imagedata r:id="rId14" o:title=""/>
                  <o:lock v:ext="edit" ungrouping="t" rotation="t" cropping="t" verticies="t" text="t" grouping="t"/>
                  <o:signatureline v:ext="edit" id="{7DAFBDCE-4A20-4309-B05A-41BFA06D7338}" provid="{00000000-0000-0000-0000-000000000000}" o:suggestedsigner="Juan Pablo Rodríguez" o:suggestedsigner2="Profesional División de Fiscalización" showsigndate="f" issignatureline="t"/>
                </v:shape>
              </w:pict>
            </w:r>
          </w:p>
        </w:tc>
      </w:tr>
    </w:tbl>
    <w:p w14:paraId="7CDCAE03" w14:textId="77777777" w:rsidR="00E75BDC" w:rsidRPr="0059075E" w:rsidRDefault="00E75BDC" w:rsidP="005676FB">
      <w:pPr>
        <w:rPr>
          <w:rFonts w:asciiTheme="minorHAnsi" w:hAnsiTheme="minorHAnsi"/>
        </w:rPr>
      </w:pPr>
    </w:p>
    <w:p w14:paraId="7CDCAE04" w14:textId="77777777" w:rsidR="00F16E9A" w:rsidRPr="0059075E" w:rsidRDefault="0027375E">
      <w:pPr>
        <w:spacing w:after="0"/>
        <w:jc w:val="left"/>
        <w:rPr>
          <w:rFonts w:asciiTheme="minorHAnsi" w:hAnsiTheme="minorHAnsi"/>
          <w:caps/>
          <w:sz w:val="34"/>
        </w:rPr>
      </w:pPr>
      <w:r w:rsidRPr="0059075E">
        <w:rPr>
          <w:rFonts w:asciiTheme="minorHAnsi" w:hAnsiTheme="minorHAnsi"/>
        </w:rPr>
        <w:br w:type="page"/>
      </w:r>
    </w:p>
    <w:sdt>
      <w:sdtPr>
        <w:rPr>
          <w:rFonts w:asciiTheme="minorHAnsi" w:eastAsia="MS Mincho" w:hAnsiTheme="minorHAnsi" w:cs="Times New Roman"/>
          <w:b/>
          <w:bCs w:val="0"/>
          <w:color w:val="auto"/>
          <w:sz w:val="20"/>
          <w:szCs w:val="24"/>
          <w:lang w:val="es-ES" w:eastAsia="es-ES"/>
        </w:rPr>
        <w:id w:val="1687397948"/>
        <w:docPartObj>
          <w:docPartGallery w:val="Table of Contents"/>
          <w:docPartUnique/>
        </w:docPartObj>
      </w:sdtPr>
      <w:sdtEndPr>
        <w:rPr>
          <w:b w:val="0"/>
        </w:rPr>
      </w:sdtEndPr>
      <w:sdtContent>
        <w:p w14:paraId="7CDCAE05" w14:textId="77777777" w:rsidR="004B27D1" w:rsidRPr="003E4C11" w:rsidRDefault="004B27D1" w:rsidP="00B579A7">
          <w:pPr>
            <w:pStyle w:val="TtulodeTDC"/>
            <w:rPr>
              <w:rFonts w:asciiTheme="minorHAnsi" w:hAnsiTheme="minorHAnsi"/>
              <w:b/>
              <w:sz w:val="22"/>
            </w:rPr>
          </w:pPr>
          <w:r w:rsidRPr="003E4C11">
            <w:rPr>
              <w:rFonts w:asciiTheme="minorHAnsi" w:hAnsiTheme="minorHAnsi"/>
              <w:b/>
              <w:sz w:val="22"/>
              <w:lang w:val="es-ES"/>
            </w:rPr>
            <w:t>Contenido</w:t>
          </w:r>
        </w:p>
        <w:p w14:paraId="03EDA077" w14:textId="77777777" w:rsidR="005035E7" w:rsidRDefault="004B27D1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r w:rsidRPr="003E4C11">
            <w:rPr>
              <w:rFonts w:asciiTheme="minorHAnsi" w:hAnsiTheme="minorHAnsi"/>
              <w:b/>
              <w:sz w:val="18"/>
            </w:rPr>
            <w:fldChar w:fldCharType="begin"/>
          </w:r>
          <w:r w:rsidRPr="003E4C11">
            <w:rPr>
              <w:rFonts w:asciiTheme="minorHAnsi" w:hAnsiTheme="minorHAnsi"/>
              <w:b/>
              <w:sz w:val="18"/>
            </w:rPr>
            <w:instrText xml:space="preserve"> TOC \o "1-3" \h \z \u </w:instrText>
          </w:r>
          <w:r w:rsidRPr="003E4C11">
            <w:rPr>
              <w:rFonts w:asciiTheme="minorHAnsi" w:hAnsiTheme="minorHAnsi"/>
              <w:b/>
              <w:sz w:val="18"/>
            </w:rPr>
            <w:fldChar w:fldCharType="separate"/>
          </w:r>
          <w:hyperlink w:anchor="_Toc399169941" w:history="1">
            <w:r w:rsidR="005035E7" w:rsidRPr="00AE3382">
              <w:rPr>
                <w:rStyle w:val="Hipervnculo"/>
                <w:noProof/>
              </w:rPr>
              <w:t>1. INTRODUCCIÓN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_Toc399169941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4E319A05" w14:textId="77777777" w:rsidR="005035E7" w:rsidRDefault="007055A4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2" w:history="1">
            <w:r w:rsidR="005035E7" w:rsidRPr="00AE3382">
              <w:rPr>
                <w:rStyle w:val="Hipervnculo"/>
                <w:noProof/>
              </w:rPr>
              <w:t>2. OBJETIVO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_Toc399169942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5FEE92C6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3" w:history="1">
            <w:r w:rsidR="005035E7" w:rsidRPr="00AE3382">
              <w:rPr>
                <w:rStyle w:val="Hipervnculo"/>
                <w:noProof/>
              </w:rPr>
              <w:t>2.1.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Objetivo General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_Toc399169943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5E81916A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4" w:history="1">
            <w:r w:rsidR="005035E7" w:rsidRPr="00AE3382">
              <w:rPr>
                <w:rStyle w:val="Hipervnculo"/>
                <w:noProof/>
              </w:rPr>
              <w:t>2.2.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Objetivos Específicos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_Toc399169944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2BB48765" w14:textId="77777777" w:rsidR="005035E7" w:rsidRDefault="007055A4">
          <w:pPr>
            <w:pStyle w:val="TDC1"/>
            <w:tabs>
              <w:tab w:val="left" w:pos="6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5" w:history="1">
            <w:r w:rsidR="005035E7" w:rsidRPr="00AE3382">
              <w:rPr>
                <w:rStyle w:val="Hipervnculo"/>
                <w:noProof/>
              </w:rPr>
              <w:t>3.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METODOLOGÍA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_Toc399169945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47BAF925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6" w:history="1">
            <w:r w:rsidR="005035E7" w:rsidRPr="00AE3382">
              <w:rPr>
                <w:rStyle w:val="Hipervnculo"/>
                <w:noProof/>
              </w:rPr>
              <w:t>3.1.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Alcances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_Toc399169946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6AF4D6E8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7" w:history="1">
            <w:r w:rsidR="005035E7" w:rsidRPr="00AE3382">
              <w:rPr>
                <w:rStyle w:val="Hipervnculo"/>
                <w:noProof/>
              </w:rPr>
              <w:t>3.2.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Panelistas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_Toc399169947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4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4DE573A6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8" w:history="1">
            <w:r w:rsidR="005035E7" w:rsidRPr="00AE3382">
              <w:rPr>
                <w:rStyle w:val="Hipervnculo"/>
                <w:noProof/>
              </w:rPr>
              <w:t>3.3.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Condiciones meteorológicas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_Toc399169948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4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76927A66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49" w:history="1">
            <w:r w:rsidR="005035E7" w:rsidRPr="00AE3382">
              <w:rPr>
                <w:rStyle w:val="Hipervnculo"/>
                <w:noProof/>
              </w:rPr>
              <w:t>3.4.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Recorrido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_Toc399169949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5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6C6E85C0" w14:textId="77777777" w:rsidR="005035E7" w:rsidRDefault="007055A4">
          <w:pPr>
            <w:pStyle w:val="TDC1"/>
            <w:tabs>
              <w:tab w:val="left" w:pos="6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0" w:history="1">
            <w:r w:rsidR="005035E7" w:rsidRPr="00AE3382">
              <w:rPr>
                <w:rStyle w:val="Hipervnculo"/>
                <w:noProof/>
              </w:rPr>
              <w:t>4.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RESULTADOS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_Toc399169950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9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670E09C3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1" w:history="1">
            <w:r w:rsidR="005035E7" w:rsidRPr="00AE3382">
              <w:rPr>
                <w:rStyle w:val="Hipervnculo"/>
                <w:noProof/>
              </w:rPr>
              <w:t>4.1.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Análisis de resultados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_Toc399169951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13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20997727" w14:textId="77777777" w:rsidR="005035E7" w:rsidRDefault="007055A4">
          <w:pPr>
            <w:pStyle w:val="TDC1"/>
            <w:tabs>
              <w:tab w:val="left" w:pos="6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2" w:history="1">
            <w:r w:rsidR="005035E7" w:rsidRPr="00AE3382">
              <w:rPr>
                <w:rStyle w:val="Hipervnculo"/>
                <w:noProof/>
              </w:rPr>
              <w:t>5.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CONCLUSIONES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_Toc399169952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15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3A7CC991" w14:textId="77777777" w:rsidR="005035E7" w:rsidRDefault="007055A4">
          <w:pPr>
            <w:pStyle w:val="TDC1"/>
            <w:tabs>
              <w:tab w:val="left" w:pos="6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3" w:history="1">
            <w:r w:rsidR="005035E7" w:rsidRPr="00AE3382">
              <w:rPr>
                <w:rStyle w:val="Hipervnculo"/>
                <w:noProof/>
              </w:rPr>
              <w:t>6.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ANEXOS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_Toc399169953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16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604D9491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4" w:history="1">
            <w:r w:rsidR="005035E7" w:rsidRPr="00AE3382">
              <w:rPr>
                <w:rStyle w:val="Hipervnculo"/>
                <w:noProof/>
              </w:rPr>
              <w:t>6.1.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Certificado de calibración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_Toc399169954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16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1B49772A" w14:textId="77777777" w:rsidR="005035E7" w:rsidRDefault="007055A4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55" w:history="1">
            <w:r w:rsidR="005035E7" w:rsidRPr="00AE3382">
              <w:rPr>
                <w:rStyle w:val="Hipervnculo"/>
                <w:noProof/>
              </w:rPr>
              <w:t>6.2.</w:t>
            </w:r>
            <w:r w:rsidR="005035E7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035E7" w:rsidRPr="00AE3382">
              <w:rPr>
                <w:rStyle w:val="Hipervnculo"/>
                <w:noProof/>
              </w:rPr>
              <w:t>Rueda de Olor General</w:t>
            </w:r>
            <w:r w:rsidR="005035E7">
              <w:rPr>
                <w:noProof/>
                <w:webHidden/>
              </w:rPr>
              <w:tab/>
            </w:r>
            <w:r w:rsidR="005035E7">
              <w:rPr>
                <w:noProof/>
                <w:webHidden/>
              </w:rPr>
              <w:fldChar w:fldCharType="begin"/>
            </w:r>
            <w:r w:rsidR="005035E7">
              <w:rPr>
                <w:noProof/>
                <w:webHidden/>
              </w:rPr>
              <w:instrText xml:space="preserve"> PAGEREF _Toc399169955 \h </w:instrText>
            </w:r>
            <w:r w:rsidR="005035E7">
              <w:rPr>
                <w:noProof/>
                <w:webHidden/>
              </w:rPr>
            </w:r>
            <w:r w:rsidR="005035E7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18</w:t>
            </w:r>
            <w:r w:rsidR="005035E7">
              <w:rPr>
                <w:noProof/>
                <w:webHidden/>
              </w:rPr>
              <w:fldChar w:fldCharType="end"/>
            </w:r>
          </w:hyperlink>
        </w:p>
        <w:p w14:paraId="478A14A4" w14:textId="77777777" w:rsidR="00F37189" w:rsidRDefault="004B27D1" w:rsidP="003E4C11">
          <w:pPr>
            <w:pStyle w:val="TtulodeTDC"/>
            <w:spacing w:line="240" w:lineRule="atLeast"/>
            <w:rPr>
              <w:noProof/>
            </w:rPr>
          </w:pPr>
          <w:r w:rsidRPr="003E4C11">
            <w:rPr>
              <w:rFonts w:asciiTheme="minorHAnsi" w:hAnsiTheme="minorHAnsi"/>
              <w:b/>
              <w:sz w:val="22"/>
              <w:lang w:val="es-ES"/>
            </w:rPr>
            <w:fldChar w:fldCharType="end"/>
          </w:r>
          <w:r w:rsidR="000C0ACF" w:rsidRPr="003E4C11">
            <w:rPr>
              <w:rFonts w:asciiTheme="minorHAnsi" w:hAnsiTheme="minorHAnsi"/>
              <w:b/>
              <w:sz w:val="22"/>
              <w:lang w:val="es-ES"/>
            </w:rPr>
            <w:t>Figuras</w:t>
          </w:r>
          <w:r w:rsidR="000C0ACF" w:rsidRPr="003E4C11">
            <w:rPr>
              <w:rFonts w:asciiTheme="minorHAnsi" w:hAnsiTheme="minorHAnsi"/>
              <w:b/>
              <w:sz w:val="22"/>
              <w:lang w:val="es-ES"/>
            </w:rPr>
            <w:fldChar w:fldCharType="begin"/>
          </w:r>
          <w:r w:rsidR="000C0ACF" w:rsidRPr="003E4C11">
            <w:rPr>
              <w:rFonts w:asciiTheme="minorHAnsi" w:hAnsiTheme="minorHAnsi"/>
              <w:b/>
              <w:sz w:val="22"/>
              <w:lang w:val="es-ES"/>
            </w:rPr>
            <w:instrText xml:space="preserve"> TOC \h \z \c "Figura N°" </w:instrText>
          </w:r>
          <w:r w:rsidR="000C0ACF" w:rsidRPr="003E4C11">
            <w:rPr>
              <w:rFonts w:asciiTheme="minorHAnsi" w:hAnsiTheme="minorHAnsi"/>
              <w:b/>
              <w:sz w:val="22"/>
              <w:lang w:val="es-ES"/>
            </w:rPr>
            <w:fldChar w:fldCharType="separate"/>
          </w:r>
        </w:p>
        <w:p w14:paraId="1746BA56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81" w:history="1">
            <w:r w:rsidR="00F37189" w:rsidRPr="0066549F">
              <w:rPr>
                <w:rStyle w:val="Hipervnculo"/>
                <w:noProof/>
              </w:rPr>
              <w:t>Figura N° 1 – Recorrido realizado el día 1 (Nocturno)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_Toc399169981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6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0F673828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82" w:history="1">
            <w:r w:rsidR="00F37189" w:rsidRPr="0066549F">
              <w:rPr>
                <w:rStyle w:val="Hipervnculo"/>
                <w:noProof/>
              </w:rPr>
              <w:t>Figura N° 2 – Recorrido realizado el día 2 (AM-PM-Nocturno)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_Toc399169982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7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05E211E1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83" w:history="1">
            <w:r w:rsidR="00F37189" w:rsidRPr="0066549F">
              <w:rPr>
                <w:rStyle w:val="Hipervnculo"/>
                <w:noProof/>
              </w:rPr>
              <w:t>Figura N° 3 – Recorrido realizado día 3 (AM-PM)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_Toc399169983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8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4CD492D2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84" w:history="1">
            <w:r w:rsidR="00F37189" w:rsidRPr="0066549F">
              <w:rPr>
                <w:rStyle w:val="Hipervnculo"/>
                <w:noProof/>
              </w:rPr>
              <w:t>Figura N° 4 – Intensidades de olor percibidas en zona de receptores sensibles el día 2 (12 de agosto)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_Toc399169984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11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121150F8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85" w:history="1">
            <w:r w:rsidR="00F37189" w:rsidRPr="0066549F">
              <w:rPr>
                <w:rStyle w:val="Hipervnculo"/>
                <w:noProof/>
              </w:rPr>
              <w:t>Figura N° 5 – Intensidades de olor percibidas en la instalación y zona de receptores sensibles el día 3 (13 de agosto)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_Toc399169985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12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7CDCAE1B" w14:textId="77777777" w:rsidR="004B27D1" w:rsidRPr="003E4C11" w:rsidRDefault="000C0ACF" w:rsidP="003E4C11">
          <w:pPr>
            <w:pStyle w:val="TtulodeTDC"/>
            <w:spacing w:line="240" w:lineRule="atLeast"/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</w:pPr>
          <w:r w:rsidRPr="003E4C11">
            <w:rPr>
              <w:rFonts w:asciiTheme="minorHAnsi" w:hAnsiTheme="minorHAnsi"/>
              <w:b/>
              <w:sz w:val="22"/>
              <w:lang w:val="es-ES"/>
            </w:rPr>
            <w:fldChar w:fldCharType="end"/>
          </w:r>
          <w:r w:rsidRPr="003E4C11"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  <w:t>Tablas</w:t>
          </w:r>
        </w:p>
        <w:p w14:paraId="2EF037C8" w14:textId="77777777" w:rsidR="00F37189" w:rsidRDefault="000C0ACF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r w:rsidRPr="003E4C11">
            <w:rPr>
              <w:rFonts w:asciiTheme="minorHAnsi" w:hAnsiTheme="minorHAnsi"/>
              <w:b/>
              <w:sz w:val="18"/>
            </w:rPr>
            <w:fldChar w:fldCharType="begin"/>
          </w:r>
          <w:r w:rsidRPr="003E4C11">
            <w:rPr>
              <w:rFonts w:asciiTheme="minorHAnsi" w:hAnsiTheme="minorHAnsi"/>
              <w:b/>
              <w:sz w:val="18"/>
            </w:rPr>
            <w:instrText xml:space="preserve"> TOC \h \z \c "Tabla N°" </w:instrText>
          </w:r>
          <w:r w:rsidRPr="003E4C11">
            <w:rPr>
              <w:rFonts w:asciiTheme="minorHAnsi" w:hAnsiTheme="minorHAnsi"/>
              <w:b/>
              <w:sz w:val="18"/>
            </w:rPr>
            <w:fldChar w:fldCharType="separate"/>
          </w:r>
          <w:hyperlink w:anchor="_Toc399169967" w:history="1">
            <w:r w:rsidR="00F37189" w:rsidRPr="005C6598">
              <w:rPr>
                <w:rStyle w:val="Hipervnculo"/>
                <w:noProof/>
              </w:rPr>
              <w:t>Tabla N° 1 – Integrantes del Panel de jueces sensoriales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_Toc399169967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4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5098C69A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68" w:history="1">
            <w:r w:rsidR="00F37189" w:rsidRPr="005C6598">
              <w:rPr>
                <w:rStyle w:val="Hipervnculo"/>
                <w:noProof/>
              </w:rPr>
              <w:t>Tabla N° 2 – Intensidades y notas de olor percibidas día 2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_Toc399169968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10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1007DEB6" w14:textId="77777777" w:rsidR="00F37189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169969" w:history="1">
            <w:r w:rsidR="00F37189" w:rsidRPr="005C6598">
              <w:rPr>
                <w:rStyle w:val="Hipervnculo"/>
                <w:noProof/>
              </w:rPr>
              <w:t>Tabla N° 3 – Intensidades y notas de olor percibidas día 3</w:t>
            </w:r>
            <w:r w:rsidR="00F37189">
              <w:rPr>
                <w:noProof/>
                <w:webHidden/>
              </w:rPr>
              <w:tab/>
            </w:r>
            <w:r w:rsidR="00F37189">
              <w:rPr>
                <w:noProof/>
                <w:webHidden/>
              </w:rPr>
              <w:fldChar w:fldCharType="begin"/>
            </w:r>
            <w:r w:rsidR="00F37189">
              <w:rPr>
                <w:noProof/>
                <w:webHidden/>
              </w:rPr>
              <w:instrText xml:space="preserve"> PAGEREF _Toc399169969 \h </w:instrText>
            </w:r>
            <w:r w:rsidR="00F37189">
              <w:rPr>
                <w:noProof/>
                <w:webHidden/>
              </w:rPr>
            </w:r>
            <w:r w:rsidR="00F37189">
              <w:rPr>
                <w:noProof/>
                <w:webHidden/>
              </w:rPr>
              <w:fldChar w:fldCharType="separate"/>
            </w:r>
            <w:r w:rsidR="00F37189">
              <w:rPr>
                <w:noProof/>
                <w:webHidden/>
              </w:rPr>
              <w:t>11</w:t>
            </w:r>
            <w:r w:rsidR="00F37189">
              <w:rPr>
                <w:noProof/>
                <w:webHidden/>
              </w:rPr>
              <w:fldChar w:fldCharType="end"/>
            </w:r>
          </w:hyperlink>
        </w:p>
        <w:p w14:paraId="7CDCAE1E" w14:textId="77777777" w:rsidR="00A77D2D" w:rsidRPr="003E4C11" w:rsidRDefault="000C0ACF" w:rsidP="003E4C11">
          <w:pPr>
            <w:spacing w:after="0" w:line="240" w:lineRule="atLeast"/>
            <w:rPr>
              <w:rFonts w:asciiTheme="minorHAnsi" w:hAnsiTheme="minorHAnsi"/>
              <w:b/>
              <w:sz w:val="18"/>
            </w:rPr>
          </w:pPr>
          <w:r w:rsidRPr="003E4C11">
            <w:rPr>
              <w:rFonts w:asciiTheme="minorHAnsi" w:hAnsiTheme="minorHAnsi"/>
              <w:b/>
              <w:sz w:val="18"/>
            </w:rPr>
            <w:fldChar w:fldCharType="end"/>
          </w:r>
        </w:p>
        <w:p w14:paraId="7615B24F" w14:textId="77777777" w:rsidR="00D930F3" w:rsidRDefault="00A77D2D" w:rsidP="003E4C11">
          <w:pPr>
            <w:pStyle w:val="TtulodeTDC"/>
            <w:spacing w:line="240" w:lineRule="atLeast"/>
            <w:rPr>
              <w:noProof/>
            </w:rPr>
          </w:pPr>
          <w:r w:rsidRPr="003E4C11"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  <w:t>Gráficos</w:t>
          </w:r>
          <w:r w:rsidR="00626486" w:rsidRPr="003E4C11"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  <w:fldChar w:fldCharType="begin"/>
          </w:r>
          <w:r w:rsidR="00626486" w:rsidRPr="003E4C11"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  <w:instrText xml:space="preserve"> TOC \h \z \c "Gráfico N°" </w:instrText>
          </w:r>
          <w:r w:rsidR="00626486" w:rsidRPr="003E4C11">
            <w:rPr>
              <w:rFonts w:asciiTheme="minorHAnsi" w:eastAsiaTheme="minorEastAsia" w:hAnsiTheme="minorHAnsi" w:cstheme="minorBidi"/>
              <w:b/>
              <w:noProof/>
              <w:sz w:val="22"/>
              <w:szCs w:val="22"/>
            </w:rPr>
            <w:fldChar w:fldCharType="separate"/>
          </w:r>
        </w:p>
        <w:p w14:paraId="39666E3F" w14:textId="77777777" w:rsidR="00D930F3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227387" w:history="1">
            <w:r w:rsidR="00D930F3" w:rsidRPr="001176E7">
              <w:rPr>
                <w:rStyle w:val="Hipervnculo"/>
                <w:noProof/>
              </w:rPr>
              <w:t>Gráfico N° 1 – Intensidades percibidas</w:t>
            </w:r>
            <w:r w:rsidR="00D930F3">
              <w:rPr>
                <w:noProof/>
                <w:webHidden/>
              </w:rPr>
              <w:tab/>
            </w:r>
            <w:r w:rsidR="00D930F3">
              <w:rPr>
                <w:noProof/>
                <w:webHidden/>
              </w:rPr>
              <w:fldChar w:fldCharType="begin"/>
            </w:r>
            <w:r w:rsidR="00D930F3">
              <w:rPr>
                <w:noProof/>
                <w:webHidden/>
              </w:rPr>
              <w:instrText xml:space="preserve"> PAGEREF _Toc399227387 \h </w:instrText>
            </w:r>
            <w:r w:rsidR="00D930F3">
              <w:rPr>
                <w:noProof/>
                <w:webHidden/>
              </w:rPr>
            </w:r>
            <w:r w:rsidR="00D930F3">
              <w:rPr>
                <w:noProof/>
                <w:webHidden/>
              </w:rPr>
              <w:fldChar w:fldCharType="separate"/>
            </w:r>
            <w:r w:rsidR="00D930F3">
              <w:rPr>
                <w:noProof/>
                <w:webHidden/>
              </w:rPr>
              <w:t>13</w:t>
            </w:r>
            <w:r w:rsidR="00D930F3">
              <w:rPr>
                <w:noProof/>
                <w:webHidden/>
              </w:rPr>
              <w:fldChar w:fldCharType="end"/>
            </w:r>
          </w:hyperlink>
        </w:p>
        <w:p w14:paraId="29A02FF2" w14:textId="77777777" w:rsidR="00D930F3" w:rsidRDefault="007055A4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99227388" w:history="1">
            <w:r w:rsidR="00D930F3" w:rsidRPr="001176E7">
              <w:rPr>
                <w:rStyle w:val="Hipervnculo"/>
                <w:noProof/>
              </w:rPr>
              <w:t>Gráfico N° 2 – Frecuencias de percepción por nota de olor</w:t>
            </w:r>
            <w:r w:rsidR="00D930F3">
              <w:rPr>
                <w:noProof/>
                <w:webHidden/>
              </w:rPr>
              <w:tab/>
            </w:r>
            <w:r w:rsidR="00D930F3">
              <w:rPr>
                <w:noProof/>
                <w:webHidden/>
              </w:rPr>
              <w:fldChar w:fldCharType="begin"/>
            </w:r>
            <w:r w:rsidR="00D930F3">
              <w:rPr>
                <w:noProof/>
                <w:webHidden/>
              </w:rPr>
              <w:instrText xml:space="preserve"> PAGEREF _Toc399227388 \h </w:instrText>
            </w:r>
            <w:r w:rsidR="00D930F3">
              <w:rPr>
                <w:noProof/>
                <w:webHidden/>
              </w:rPr>
            </w:r>
            <w:r w:rsidR="00D930F3">
              <w:rPr>
                <w:noProof/>
                <w:webHidden/>
              </w:rPr>
              <w:fldChar w:fldCharType="separate"/>
            </w:r>
            <w:r w:rsidR="00D930F3">
              <w:rPr>
                <w:noProof/>
                <w:webHidden/>
              </w:rPr>
              <w:t>14</w:t>
            </w:r>
            <w:r w:rsidR="00D930F3">
              <w:rPr>
                <w:noProof/>
                <w:webHidden/>
              </w:rPr>
              <w:fldChar w:fldCharType="end"/>
            </w:r>
          </w:hyperlink>
        </w:p>
        <w:p w14:paraId="7CDCAE22" w14:textId="77777777" w:rsidR="004B27D1" w:rsidRPr="0059075E" w:rsidRDefault="00626486" w:rsidP="003E4C11">
          <w:pPr>
            <w:spacing w:line="240" w:lineRule="atLeast"/>
            <w:rPr>
              <w:rFonts w:asciiTheme="minorHAnsi" w:hAnsiTheme="minorHAnsi"/>
            </w:rPr>
          </w:pPr>
          <w:r w:rsidRPr="003E4C11">
            <w:rPr>
              <w:rFonts w:asciiTheme="minorHAnsi" w:hAnsiTheme="minorHAnsi"/>
              <w:b/>
              <w:sz w:val="18"/>
            </w:rPr>
            <w:fldChar w:fldCharType="end"/>
          </w:r>
        </w:p>
      </w:sdtContent>
    </w:sdt>
    <w:p w14:paraId="7CDCAE25" w14:textId="0516365B" w:rsidR="00C25A31" w:rsidRPr="0059075E" w:rsidRDefault="0059075E" w:rsidP="0059075E">
      <w:pPr>
        <w:pStyle w:val="Ttulo1"/>
        <w:numPr>
          <w:ilvl w:val="0"/>
          <w:numId w:val="0"/>
        </w:numPr>
        <w:ind w:left="432" w:hanging="432"/>
        <w:rPr>
          <w:rFonts w:asciiTheme="minorHAnsi" w:hAnsiTheme="minorHAnsi"/>
        </w:rPr>
      </w:pPr>
      <w:bookmarkStart w:id="1" w:name="_Toc399169941"/>
      <w:r>
        <w:rPr>
          <w:rFonts w:asciiTheme="minorHAnsi" w:hAnsiTheme="minorHAnsi"/>
        </w:rPr>
        <w:lastRenderedPageBreak/>
        <w:t xml:space="preserve">1. </w:t>
      </w:r>
      <w:r w:rsidR="00774FD6" w:rsidRPr="0059075E">
        <w:rPr>
          <w:rFonts w:asciiTheme="minorHAnsi" w:hAnsiTheme="minorHAnsi"/>
        </w:rPr>
        <w:t>I</w:t>
      </w:r>
      <w:r w:rsidR="00B579A7" w:rsidRPr="0059075E">
        <w:rPr>
          <w:rFonts w:asciiTheme="minorHAnsi" w:hAnsiTheme="minorHAnsi"/>
        </w:rPr>
        <w:t>NTRODUCCIÓN</w:t>
      </w:r>
      <w:bookmarkEnd w:id="1"/>
    </w:p>
    <w:p w14:paraId="7CDCAE26" w14:textId="27775839" w:rsidR="00E21258" w:rsidRPr="0059075E" w:rsidRDefault="0038092C" w:rsidP="00C25A31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El</w:t>
      </w:r>
      <w:r w:rsidR="00E21258" w:rsidRPr="0059075E">
        <w:rPr>
          <w:rFonts w:asciiTheme="minorHAnsi" w:hAnsiTheme="minorHAnsi"/>
        </w:rPr>
        <w:t xml:space="preserve"> presente documento </w:t>
      </w:r>
      <w:r w:rsidR="00564F52">
        <w:rPr>
          <w:rFonts w:asciiTheme="minorHAnsi" w:hAnsiTheme="minorHAnsi"/>
        </w:rPr>
        <w:t xml:space="preserve">da cuenta de </w:t>
      </w:r>
      <w:r w:rsidR="00E21258" w:rsidRPr="0059075E">
        <w:rPr>
          <w:rFonts w:asciiTheme="minorHAnsi" w:hAnsiTheme="minorHAnsi"/>
        </w:rPr>
        <w:t xml:space="preserve">la </w:t>
      </w:r>
      <w:r w:rsidR="007C303A" w:rsidRPr="0059075E">
        <w:rPr>
          <w:rFonts w:asciiTheme="minorHAnsi" w:hAnsiTheme="minorHAnsi"/>
        </w:rPr>
        <w:t xml:space="preserve">medición de olor </w:t>
      </w:r>
      <w:r w:rsidR="00262D30">
        <w:rPr>
          <w:rFonts w:asciiTheme="minorHAnsi" w:hAnsiTheme="minorHAnsi"/>
        </w:rPr>
        <w:t>efectuada a la instalación</w:t>
      </w:r>
      <w:r w:rsidR="007B16EF">
        <w:rPr>
          <w:rFonts w:asciiTheme="minorHAnsi" w:hAnsiTheme="minorHAnsi"/>
        </w:rPr>
        <w:t xml:space="preserve"> Planta Aquaprotein</w:t>
      </w:r>
      <w:r w:rsidR="00C26A06">
        <w:rPr>
          <w:rFonts w:asciiTheme="minorHAnsi" w:hAnsiTheme="minorHAnsi"/>
        </w:rPr>
        <w:t xml:space="preserve">, ubicada en la Comuna de </w:t>
      </w:r>
      <w:r w:rsidR="007B16EF">
        <w:rPr>
          <w:rFonts w:asciiTheme="minorHAnsi" w:hAnsiTheme="minorHAnsi"/>
        </w:rPr>
        <w:t>Porvenir</w:t>
      </w:r>
      <w:r w:rsidR="003C5542">
        <w:rPr>
          <w:rFonts w:asciiTheme="minorHAnsi" w:hAnsiTheme="minorHAnsi"/>
        </w:rPr>
        <w:t>,</w:t>
      </w:r>
      <w:r w:rsidR="00C26A06">
        <w:rPr>
          <w:rFonts w:asciiTheme="minorHAnsi" w:hAnsiTheme="minorHAnsi"/>
        </w:rPr>
        <w:t xml:space="preserve"> </w:t>
      </w:r>
      <w:r w:rsidR="00262D30" w:rsidRPr="0059075E">
        <w:rPr>
          <w:rFonts w:asciiTheme="minorHAnsi" w:hAnsiTheme="minorHAnsi"/>
        </w:rPr>
        <w:t>Región de</w:t>
      </w:r>
      <w:r w:rsidR="007B16EF">
        <w:rPr>
          <w:rFonts w:asciiTheme="minorHAnsi" w:hAnsiTheme="minorHAnsi"/>
        </w:rPr>
        <w:t xml:space="preserve"> Magallanes y Antártica Chilena</w:t>
      </w:r>
      <w:r w:rsidR="00262D30">
        <w:rPr>
          <w:rFonts w:asciiTheme="minorHAnsi" w:hAnsiTheme="minorHAnsi"/>
        </w:rPr>
        <w:t xml:space="preserve">, </w:t>
      </w:r>
      <w:r w:rsidR="00C26A06" w:rsidRPr="0059075E">
        <w:rPr>
          <w:rFonts w:asciiTheme="minorHAnsi" w:hAnsiTheme="minorHAnsi"/>
        </w:rPr>
        <w:t xml:space="preserve">durante </w:t>
      </w:r>
      <w:r w:rsidR="00C26A06">
        <w:rPr>
          <w:rFonts w:asciiTheme="minorHAnsi" w:hAnsiTheme="minorHAnsi"/>
        </w:rPr>
        <w:t xml:space="preserve">los días </w:t>
      </w:r>
      <w:r w:rsidR="0053010E">
        <w:rPr>
          <w:rFonts w:asciiTheme="minorHAnsi" w:hAnsiTheme="minorHAnsi"/>
        </w:rPr>
        <w:t xml:space="preserve">11, </w:t>
      </w:r>
      <w:r w:rsidR="007B16EF">
        <w:rPr>
          <w:rFonts w:asciiTheme="minorHAnsi" w:hAnsiTheme="minorHAnsi"/>
        </w:rPr>
        <w:t xml:space="preserve">12 </w:t>
      </w:r>
      <w:r w:rsidR="00C26A06" w:rsidRPr="0059075E">
        <w:rPr>
          <w:rFonts w:asciiTheme="minorHAnsi" w:hAnsiTheme="minorHAnsi"/>
        </w:rPr>
        <w:t xml:space="preserve">y </w:t>
      </w:r>
      <w:r w:rsidR="007B16EF">
        <w:rPr>
          <w:rFonts w:asciiTheme="minorHAnsi" w:hAnsiTheme="minorHAnsi"/>
        </w:rPr>
        <w:t>13</w:t>
      </w:r>
      <w:r w:rsidR="00C26A06" w:rsidRPr="0059075E">
        <w:rPr>
          <w:rFonts w:asciiTheme="minorHAnsi" w:hAnsiTheme="minorHAnsi"/>
        </w:rPr>
        <w:t xml:space="preserve"> de </w:t>
      </w:r>
      <w:r w:rsidR="007B16EF">
        <w:rPr>
          <w:rFonts w:asciiTheme="minorHAnsi" w:hAnsiTheme="minorHAnsi"/>
        </w:rPr>
        <w:t xml:space="preserve">agosto </w:t>
      </w:r>
      <w:r w:rsidR="00C26A06" w:rsidRPr="0059075E">
        <w:rPr>
          <w:rFonts w:asciiTheme="minorHAnsi" w:hAnsiTheme="minorHAnsi"/>
        </w:rPr>
        <w:t>de 2014</w:t>
      </w:r>
      <w:r w:rsidR="00C26A06">
        <w:rPr>
          <w:rFonts w:asciiTheme="minorHAnsi" w:hAnsiTheme="minorHAnsi"/>
        </w:rPr>
        <w:t xml:space="preserve"> </w:t>
      </w:r>
      <w:r w:rsidR="007B16EF">
        <w:rPr>
          <w:rFonts w:asciiTheme="minorHAnsi" w:hAnsiTheme="minorHAnsi"/>
        </w:rPr>
        <w:t>en el marco de</w:t>
      </w:r>
      <w:r w:rsidR="005135B6">
        <w:rPr>
          <w:rFonts w:asciiTheme="minorHAnsi" w:hAnsiTheme="minorHAnsi"/>
        </w:rPr>
        <w:t xml:space="preserve"> denuncias recibidas por esta Superintendencia (SMA en adelante).</w:t>
      </w:r>
    </w:p>
    <w:p w14:paraId="7CDCAE27" w14:textId="307C104A" w:rsidR="00E21258" w:rsidRPr="0059075E" w:rsidRDefault="00262D30" w:rsidP="00C25A31">
      <w:pPr>
        <w:rPr>
          <w:rFonts w:asciiTheme="minorHAnsi" w:hAnsiTheme="minorHAnsi"/>
        </w:rPr>
      </w:pPr>
      <w:r>
        <w:rPr>
          <w:rFonts w:asciiTheme="minorHAnsi" w:hAnsiTheme="minorHAnsi"/>
        </w:rPr>
        <w:t>La actividad consideró</w:t>
      </w:r>
      <w:r w:rsidR="00303EE6" w:rsidRPr="0059075E">
        <w:rPr>
          <w:rFonts w:asciiTheme="minorHAnsi" w:hAnsiTheme="minorHAnsi"/>
        </w:rPr>
        <w:t xml:space="preserve"> </w:t>
      </w:r>
      <w:r w:rsidR="005A3E0D">
        <w:rPr>
          <w:rFonts w:asciiTheme="minorHAnsi" w:hAnsiTheme="minorHAnsi"/>
        </w:rPr>
        <w:t xml:space="preserve">una medición de olor al aire ambiente, realizada por panelistas calibrados de la </w:t>
      </w:r>
      <w:r w:rsidR="005B2483" w:rsidRPr="0059075E">
        <w:rPr>
          <w:rFonts w:asciiTheme="minorHAnsi" w:hAnsiTheme="minorHAnsi"/>
        </w:rPr>
        <w:t>SMA</w:t>
      </w:r>
      <w:r w:rsidR="005A3E0D">
        <w:rPr>
          <w:rFonts w:asciiTheme="minorHAnsi" w:hAnsiTheme="minorHAnsi"/>
        </w:rPr>
        <w:t xml:space="preserve"> (fiscalizadores todos), la que incluyó </w:t>
      </w:r>
      <w:r>
        <w:rPr>
          <w:rFonts w:asciiTheme="minorHAnsi" w:hAnsiTheme="minorHAnsi"/>
        </w:rPr>
        <w:t>un</w:t>
      </w:r>
      <w:r w:rsidR="00B579A7" w:rsidRPr="0059075E">
        <w:rPr>
          <w:rFonts w:asciiTheme="minorHAnsi" w:hAnsiTheme="minorHAnsi"/>
        </w:rPr>
        <w:t xml:space="preserve"> recorrido de las principales fuentes y receptores identificados</w:t>
      </w:r>
      <w:r w:rsidR="00716850" w:rsidRPr="0059075E">
        <w:rPr>
          <w:rFonts w:asciiTheme="minorHAnsi" w:hAnsiTheme="minorHAnsi"/>
        </w:rPr>
        <w:t>.</w:t>
      </w:r>
    </w:p>
    <w:p w14:paraId="7CDCAE28" w14:textId="08E2903E" w:rsidR="00E249DF" w:rsidRPr="0059075E" w:rsidRDefault="0059075E" w:rsidP="0059075E">
      <w:pPr>
        <w:pStyle w:val="Ttulo1"/>
        <w:numPr>
          <w:ilvl w:val="0"/>
          <w:numId w:val="0"/>
        </w:numPr>
        <w:ind w:left="432" w:hanging="432"/>
        <w:rPr>
          <w:rFonts w:asciiTheme="minorHAnsi" w:hAnsiTheme="minorHAnsi"/>
        </w:rPr>
      </w:pPr>
      <w:bookmarkStart w:id="2" w:name="_Toc399169942"/>
      <w:r>
        <w:rPr>
          <w:rFonts w:asciiTheme="minorHAnsi" w:hAnsiTheme="minorHAnsi"/>
        </w:rPr>
        <w:t xml:space="preserve">2. </w:t>
      </w:r>
      <w:r w:rsidR="00E249DF" w:rsidRPr="0059075E">
        <w:rPr>
          <w:rFonts w:asciiTheme="minorHAnsi" w:hAnsiTheme="minorHAnsi"/>
        </w:rPr>
        <w:t>OBJETIVO</w:t>
      </w:r>
      <w:bookmarkEnd w:id="2"/>
    </w:p>
    <w:p w14:paraId="7CDCAE29" w14:textId="74720D60" w:rsidR="00E249DF" w:rsidRPr="00B757CC" w:rsidRDefault="00E249DF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3" w:name="_Toc399169943"/>
      <w:r w:rsidRPr="00B757CC">
        <w:rPr>
          <w:rFonts w:asciiTheme="minorHAnsi" w:hAnsiTheme="minorHAnsi"/>
        </w:rPr>
        <w:t>Objetivo General</w:t>
      </w:r>
      <w:bookmarkEnd w:id="3"/>
    </w:p>
    <w:p w14:paraId="7CDCAE2A" w14:textId="62B608E7" w:rsidR="00E249DF" w:rsidRPr="0059075E" w:rsidRDefault="00E249DF" w:rsidP="00E249DF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Realizar una medición</w:t>
      </w:r>
      <w:r w:rsidR="00712EEE">
        <w:rPr>
          <w:rFonts w:asciiTheme="minorHAnsi" w:hAnsiTheme="minorHAnsi"/>
        </w:rPr>
        <w:t xml:space="preserve"> </w:t>
      </w:r>
      <w:r w:rsidR="00BB4E95">
        <w:rPr>
          <w:rFonts w:asciiTheme="minorHAnsi" w:hAnsiTheme="minorHAnsi"/>
        </w:rPr>
        <w:t xml:space="preserve">de olor al </w:t>
      </w:r>
      <w:r w:rsidRPr="0059075E">
        <w:rPr>
          <w:rFonts w:asciiTheme="minorHAnsi" w:hAnsiTheme="minorHAnsi"/>
        </w:rPr>
        <w:t xml:space="preserve">aire ambiente </w:t>
      </w:r>
      <w:r w:rsidR="00712EEE">
        <w:rPr>
          <w:rFonts w:asciiTheme="minorHAnsi" w:hAnsiTheme="minorHAnsi"/>
        </w:rPr>
        <w:t>para detectar</w:t>
      </w:r>
      <w:r w:rsidRPr="0059075E">
        <w:rPr>
          <w:rFonts w:asciiTheme="minorHAnsi" w:hAnsiTheme="minorHAnsi"/>
        </w:rPr>
        <w:t xml:space="preserve"> notas e intensidades de olor </w:t>
      </w:r>
      <w:r w:rsidR="00712EEE">
        <w:rPr>
          <w:rFonts w:asciiTheme="minorHAnsi" w:hAnsiTheme="minorHAnsi"/>
        </w:rPr>
        <w:t xml:space="preserve">al </w:t>
      </w:r>
      <w:r w:rsidRPr="0059075E">
        <w:rPr>
          <w:rFonts w:asciiTheme="minorHAnsi" w:hAnsiTheme="minorHAnsi"/>
        </w:rPr>
        <w:t xml:space="preserve">interior de las instalaciones </w:t>
      </w:r>
      <w:r w:rsidR="00712EEE">
        <w:rPr>
          <w:rFonts w:asciiTheme="minorHAnsi" w:hAnsiTheme="minorHAnsi"/>
        </w:rPr>
        <w:t xml:space="preserve">de </w:t>
      </w:r>
      <w:r w:rsidR="00BB4E95">
        <w:rPr>
          <w:rFonts w:asciiTheme="minorHAnsi" w:hAnsiTheme="minorHAnsi"/>
        </w:rPr>
        <w:t xml:space="preserve">Aquaprotein </w:t>
      </w:r>
      <w:r w:rsidR="00BF4848">
        <w:rPr>
          <w:rFonts w:asciiTheme="minorHAnsi" w:hAnsiTheme="minorHAnsi"/>
        </w:rPr>
        <w:t xml:space="preserve">y </w:t>
      </w:r>
      <w:r w:rsidR="005E2AB5">
        <w:rPr>
          <w:rFonts w:asciiTheme="minorHAnsi" w:hAnsiTheme="minorHAnsi"/>
        </w:rPr>
        <w:t xml:space="preserve">en </w:t>
      </w:r>
      <w:r w:rsidR="00BB4E95">
        <w:rPr>
          <w:rFonts w:asciiTheme="minorHAnsi" w:hAnsiTheme="minorHAnsi"/>
        </w:rPr>
        <w:t>receptores sensibles cercanos a la misma</w:t>
      </w:r>
      <w:r w:rsidR="00712EEE">
        <w:rPr>
          <w:rFonts w:asciiTheme="minorHAnsi" w:hAnsiTheme="minorHAnsi"/>
        </w:rPr>
        <w:t>,</w:t>
      </w:r>
      <w:r w:rsidR="005E2AB5">
        <w:rPr>
          <w:rFonts w:asciiTheme="minorHAnsi" w:hAnsiTheme="minorHAnsi"/>
        </w:rPr>
        <w:t xml:space="preserve"> </w:t>
      </w:r>
      <w:r w:rsidR="00BF4848">
        <w:rPr>
          <w:rFonts w:asciiTheme="minorHAnsi" w:hAnsiTheme="minorHAnsi"/>
        </w:rPr>
        <w:t>con la finalidad de</w:t>
      </w:r>
      <w:r w:rsidR="003C5542">
        <w:rPr>
          <w:rFonts w:asciiTheme="minorHAnsi" w:hAnsiTheme="minorHAnsi"/>
        </w:rPr>
        <w:t xml:space="preserve"> determinar la presencia</w:t>
      </w:r>
      <w:r w:rsidR="00BB4E95">
        <w:rPr>
          <w:rFonts w:asciiTheme="minorHAnsi" w:hAnsiTheme="minorHAnsi"/>
        </w:rPr>
        <w:t xml:space="preserve"> de olores molestos atribui</w:t>
      </w:r>
      <w:r w:rsidR="00A77D2D" w:rsidRPr="0059075E">
        <w:rPr>
          <w:rFonts w:asciiTheme="minorHAnsi" w:hAnsiTheme="minorHAnsi"/>
        </w:rPr>
        <w:t>bles a la instalación.</w:t>
      </w:r>
    </w:p>
    <w:p w14:paraId="7CDCAE2B" w14:textId="51C580BC" w:rsidR="00E249DF" w:rsidRPr="00B757CC" w:rsidRDefault="00E249DF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4" w:name="_Toc399169944"/>
      <w:r w:rsidRPr="00B757CC">
        <w:rPr>
          <w:rFonts w:asciiTheme="minorHAnsi" w:hAnsiTheme="minorHAnsi"/>
        </w:rPr>
        <w:t>Objetivos Específicos</w:t>
      </w:r>
      <w:bookmarkEnd w:id="4"/>
    </w:p>
    <w:p w14:paraId="7CDCAE2C" w14:textId="77777777" w:rsidR="00E249DF" w:rsidRPr="0059075E" w:rsidRDefault="00E249DF" w:rsidP="00551172">
      <w:pPr>
        <w:pStyle w:val="Prrafodelista"/>
        <w:numPr>
          <w:ilvl w:val="0"/>
          <w:numId w:val="6"/>
        </w:numPr>
        <w:ind w:left="284" w:hanging="284"/>
        <w:rPr>
          <w:rFonts w:asciiTheme="minorHAnsi" w:hAnsiTheme="minorHAnsi"/>
        </w:rPr>
      </w:pPr>
      <w:r w:rsidRPr="0059075E">
        <w:rPr>
          <w:rFonts w:asciiTheme="minorHAnsi" w:hAnsiTheme="minorHAnsi"/>
        </w:rPr>
        <w:t>Registrar notas de olor dentro (emisión) y fuera de la instalación (inmisión).</w:t>
      </w:r>
    </w:p>
    <w:p w14:paraId="7CDCAE2D" w14:textId="77777777" w:rsidR="00E249DF" w:rsidRPr="0059075E" w:rsidRDefault="00E249DF" w:rsidP="00551172">
      <w:pPr>
        <w:pStyle w:val="Prrafodelista"/>
        <w:numPr>
          <w:ilvl w:val="0"/>
          <w:numId w:val="6"/>
        </w:numPr>
        <w:ind w:left="284" w:hanging="284"/>
        <w:rPr>
          <w:rFonts w:asciiTheme="minorHAnsi" w:hAnsiTheme="minorHAnsi"/>
        </w:rPr>
      </w:pPr>
      <w:r w:rsidRPr="0059075E">
        <w:rPr>
          <w:rFonts w:asciiTheme="minorHAnsi" w:hAnsiTheme="minorHAnsi"/>
        </w:rPr>
        <w:t>Registrar intensidades de olor dentro (emisión) y fuera de la instalación (inmisión).</w:t>
      </w:r>
    </w:p>
    <w:p w14:paraId="7CDCAE2E" w14:textId="77777777" w:rsidR="00E249DF" w:rsidRPr="0059075E" w:rsidRDefault="00E249DF" w:rsidP="00551172">
      <w:pPr>
        <w:pStyle w:val="Prrafodelista"/>
        <w:numPr>
          <w:ilvl w:val="0"/>
          <w:numId w:val="6"/>
        </w:numPr>
        <w:ind w:left="284" w:hanging="284"/>
        <w:rPr>
          <w:rFonts w:asciiTheme="minorHAnsi" w:hAnsiTheme="minorHAnsi"/>
        </w:rPr>
      </w:pPr>
      <w:r w:rsidRPr="0059075E">
        <w:rPr>
          <w:rFonts w:asciiTheme="minorHAnsi" w:hAnsiTheme="minorHAnsi"/>
        </w:rPr>
        <w:t>Georreferenciar los puntos donde se registr</w:t>
      </w:r>
      <w:r w:rsidR="00663B4E" w:rsidRPr="0059075E">
        <w:rPr>
          <w:rFonts w:asciiTheme="minorHAnsi" w:hAnsiTheme="minorHAnsi"/>
        </w:rPr>
        <w:t>ó</w:t>
      </w:r>
      <w:r w:rsidRPr="0059075E">
        <w:rPr>
          <w:rFonts w:asciiTheme="minorHAnsi" w:hAnsiTheme="minorHAnsi"/>
        </w:rPr>
        <w:t xml:space="preserve"> percepción.</w:t>
      </w:r>
    </w:p>
    <w:p w14:paraId="7CDCAE2F" w14:textId="77777777" w:rsidR="00E249DF" w:rsidRPr="0059075E" w:rsidRDefault="00E249DF" w:rsidP="00551172">
      <w:pPr>
        <w:pStyle w:val="Prrafodelista"/>
        <w:numPr>
          <w:ilvl w:val="0"/>
          <w:numId w:val="6"/>
        </w:numPr>
        <w:ind w:left="284" w:hanging="284"/>
        <w:rPr>
          <w:rFonts w:asciiTheme="minorHAnsi" w:hAnsiTheme="minorHAnsi"/>
        </w:rPr>
      </w:pPr>
      <w:r w:rsidRPr="0059075E">
        <w:rPr>
          <w:rFonts w:asciiTheme="minorHAnsi" w:hAnsiTheme="minorHAnsi"/>
        </w:rPr>
        <w:t>Evaluar el origen de las notas percibidas.</w:t>
      </w:r>
    </w:p>
    <w:p w14:paraId="7CDCAE30" w14:textId="77777777" w:rsidR="0098613B" w:rsidRPr="0059075E" w:rsidRDefault="00DE64CD" w:rsidP="00551172">
      <w:pPr>
        <w:pStyle w:val="Ttulo1"/>
        <w:numPr>
          <w:ilvl w:val="0"/>
          <w:numId w:val="7"/>
        </w:numPr>
        <w:rPr>
          <w:rFonts w:asciiTheme="minorHAnsi" w:hAnsiTheme="minorHAnsi"/>
        </w:rPr>
      </w:pPr>
      <w:bookmarkStart w:id="5" w:name="_Toc399169945"/>
      <w:r w:rsidRPr="0059075E">
        <w:rPr>
          <w:rFonts w:asciiTheme="minorHAnsi" w:hAnsiTheme="minorHAnsi"/>
        </w:rPr>
        <w:t>METODOLOGÍA</w:t>
      </w:r>
      <w:bookmarkEnd w:id="5"/>
    </w:p>
    <w:p w14:paraId="7CDCAE31" w14:textId="361FE206" w:rsidR="00DE64CD" w:rsidRPr="0059075E" w:rsidRDefault="00DE64CD" w:rsidP="00DE64CD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Se realizó una medición de olor </w:t>
      </w:r>
      <w:r w:rsidR="004732D9" w:rsidRPr="0059075E">
        <w:rPr>
          <w:rFonts w:asciiTheme="minorHAnsi" w:hAnsiTheme="minorHAnsi"/>
        </w:rPr>
        <w:t>del</w:t>
      </w:r>
      <w:r w:rsidRPr="0059075E">
        <w:rPr>
          <w:rFonts w:asciiTheme="minorHAnsi" w:hAnsiTheme="minorHAnsi"/>
        </w:rPr>
        <w:t xml:space="preserve"> aire ambiente de acuerdo al prot</w:t>
      </w:r>
      <w:r w:rsidR="004732D9" w:rsidRPr="0059075E">
        <w:rPr>
          <w:rFonts w:asciiTheme="minorHAnsi" w:hAnsiTheme="minorHAnsi"/>
        </w:rPr>
        <w:t>ocolo de fiscalización de olor</w:t>
      </w:r>
      <w:r w:rsidR="00BF4848">
        <w:rPr>
          <w:rFonts w:asciiTheme="minorHAnsi" w:hAnsiTheme="minorHAnsi"/>
        </w:rPr>
        <w:t>, considerando</w:t>
      </w:r>
      <w:r w:rsidRPr="0059075E">
        <w:rPr>
          <w:rFonts w:asciiTheme="minorHAnsi" w:hAnsiTheme="minorHAnsi"/>
        </w:rPr>
        <w:t xml:space="preserve"> en </w:t>
      </w:r>
      <w:r w:rsidR="004732D9" w:rsidRPr="0059075E">
        <w:rPr>
          <w:rFonts w:asciiTheme="minorHAnsi" w:hAnsiTheme="minorHAnsi"/>
        </w:rPr>
        <w:t>el</w:t>
      </w:r>
      <w:r w:rsidRPr="0059075E">
        <w:rPr>
          <w:rFonts w:asciiTheme="minorHAnsi" w:hAnsiTheme="minorHAnsi"/>
        </w:rPr>
        <w:t xml:space="preserve"> recorrido las principales fuentes y receptores sensibles asociados a la instalación, registrando </w:t>
      </w:r>
      <w:r w:rsidR="00BF4848">
        <w:rPr>
          <w:rFonts w:asciiTheme="minorHAnsi" w:hAnsiTheme="minorHAnsi"/>
        </w:rPr>
        <w:t xml:space="preserve">los </w:t>
      </w:r>
      <w:r w:rsidRPr="0059075E">
        <w:rPr>
          <w:rFonts w:asciiTheme="minorHAnsi" w:hAnsiTheme="minorHAnsi"/>
        </w:rPr>
        <w:t xml:space="preserve">parámetros </w:t>
      </w:r>
      <w:r w:rsidR="00BF4848">
        <w:rPr>
          <w:rFonts w:asciiTheme="minorHAnsi" w:hAnsiTheme="minorHAnsi"/>
        </w:rPr>
        <w:t>asociados a la</w:t>
      </w:r>
      <w:r w:rsidRPr="0059075E">
        <w:rPr>
          <w:rFonts w:asciiTheme="minorHAnsi" w:hAnsiTheme="minorHAnsi"/>
        </w:rPr>
        <w:t xml:space="preserve"> intensidad y carácter del olor, además</w:t>
      </w:r>
      <w:r w:rsidR="004732D9" w:rsidRPr="0059075E">
        <w:rPr>
          <w:rFonts w:asciiTheme="minorHAnsi" w:hAnsiTheme="minorHAnsi"/>
        </w:rPr>
        <w:t>,</w:t>
      </w:r>
      <w:r w:rsidRPr="0059075E">
        <w:rPr>
          <w:rFonts w:asciiTheme="minorHAnsi" w:hAnsiTheme="minorHAnsi"/>
        </w:rPr>
        <w:t xml:space="preserve"> </w:t>
      </w:r>
      <w:r w:rsidR="00BF4848">
        <w:rPr>
          <w:rFonts w:asciiTheme="minorHAnsi" w:hAnsiTheme="minorHAnsi"/>
        </w:rPr>
        <w:t xml:space="preserve">de las condiciones meteorológicas, fotografías y </w:t>
      </w:r>
      <w:r w:rsidRPr="0059075E">
        <w:rPr>
          <w:rFonts w:asciiTheme="minorHAnsi" w:hAnsiTheme="minorHAnsi"/>
        </w:rPr>
        <w:t xml:space="preserve">coordenadas </w:t>
      </w:r>
      <w:r w:rsidR="00BF4848">
        <w:rPr>
          <w:rFonts w:asciiTheme="minorHAnsi" w:hAnsiTheme="minorHAnsi"/>
        </w:rPr>
        <w:t>de los puntos de medición</w:t>
      </w:r>
      <w:r w:rsidRPr="0059075E">
        <w:rPr>
          <w:rFonts w:asciiTheme="minorHAnsi" w:hAnsiTheme="minorHAnsi"/>
        </w:rPr>
        <w:t>.</w:t>
      </w:r>
    </w:p>
    <w:p w14:paraId="7CDCAE32" w14:textId="5E5CF758" w:rsidR="00B579A7" w:rsidRPr="0059075E" w:rsidRDefault="00B579A7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A continuación se detallan los</w:t>
      </w:r>
      <w:r w:rsidR="007C303A" w:rsidRPr="0059075E">
        <w:rPr>
          <w:rFonts w:asciiTheme="minorHAnsi" w:hAnsiTheme="minorHAnsi"/>
        </w:rPr>
        <w:t xml:space="preserve"> alcances de la actividad ejecutada, los </w:t>
      </w:r>
      <w:r w:rsidRPr="0059075E">
        <w:rPr>
          <w:rFonts w:asciiTheme="minorHAnsi" w:hAnsiTheme="minorHAnsi"/>
        </w:rPr>
        <w:t>integrantes del panel de jueces sensoriales</w:t>
      </w:r>
      <w:r w:rsidR="00C3032D" w:rsidRPr="0059075E">
        <w:rPr>
          <w:rFonts w:asciiTheme="minorHAnsi" w:hAnsiTheme="minorHAnsi"/>
        </w:rPr>
        <w:t xml:space="preserve"> (panelistas)</w:t>
      </w:r>
      <w:r w:rsidR="007C303A" w:rsidRPr="0059075E">
        <w:rPr>
          <w:rFonts w:asciiTheme="minorHAnsi" w:hAnsiTheme="minorHAnsi"/>
        </w:rPr>
        <w:t xml:space="preserve"> y </w:t>
      </w:r>
      <w:r w:rsidRPr="0059075E">
        <w:rPr>
          <w:rFonts w:asciiTheme="minorHAnsi" w:hAnsiTheme="minorHAnsi"/>
        </w:rPr>
        <w:t xml:space="preserve">las condiciones meteorológicas </w:t>
      </w:r>
      <w:r w:rsidR="000C3A4D">
        <w:rPr>
          <w:rFonts w:asciiTheme="minorHAnsi" w:hAnsiTheme="minorHAnsi"/>
        </w:rPr>
        <w:t>al momento de realizar la actividad.</w:t>
      </w:r>
    </w:p>
    <w:p w14:paraId="7CDCAE33" w14:textId="77777777" w:rsidR="00CA71DB" w:rsidRPr="0059075E" w:rsidRDefault="00CA71DB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6" w:name="_Toc399169946"/>
      <w:r w:rsidRPr="0059075E">
        <w:rPr>
          <w:rFonts w:asciiTheme="minorHAnsi" w:hAnsiTheme="minorHAnsi"/>
        </w:rPr>
        <w:t>Alcances</w:t>
      </w:r>
      <w:bookmarkEnd w:id="6"/>
    </w:p>
    <w:p w14:paraId="68D83CFD" w14:textId="77777777" w:rsidR="007B16EF" w:rsidRDefault="00CA71DB" w:rsidP="00CA71DB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La medición de olor corresponde a la situación y condiciones de operación y meteorológicas del día y horario señalado.</w:t>
      </w:r>
      <w:r w:rsidR="00AA65A9">
        <w:rPr>
          <w:rFonts w:asciiTheme="minorHAnsi" w:hAnsiTheme="minorHAnsi"/>
        </w:rPr>
        <w:t xml:space="preserve"> </w:t>
      </w:r>
    </w:p>
    <w:p w14:paraId="2363CE51" w14:textId="002ECFFC" w:rsidR="007B16EF" w:rsidRDefault="007B16EF" w:rsidP="00CA71DB">
      <w:pPr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Para asegurar que las condiciones normales de operación de la Planta se mantuvieran durante todos los días de medición, y considerando de que no existen fuentes de olor similares en el sector, se optó por realizar el recorrido en los receptores inicialmente, para luego el segundo día ingresar a la Plant</w:t>
      </w:r>
      <w:r w:rsidR="001A6C32">
        <w:rPr>
          <w:rFonts w:asciiTheme="minorHAnsi" w:hAnsiTheme="minorHAnsi"/>
        </w:rPr>
        <w:t>a y verificar las notas de olor percibidas.</w:t>
      </w:r>
    </w:p>
    <w:p w14:paraId="7CDCAE37" w14:textId="77777777" w:rsidR="00B579A7" w:rsidRPr="0059075E" w:rsidRDefault="00B579A7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7" w:name="_Toc399169947"/>
      <w:r w:rsidRPr="0059075E">
        <w:rPr>
          <w:rFonts w:asciiTheme="minorHAnsi" w:hAnsiTheme="minorHAnsi"/>
        </w:rPr>
        <w:t>Panelistas</w:t>
      </w:r>
      <w:bookmarkEnd w:id="7"/>
    </w:p>
    <w:p w14:paraId="7CDCAE38" w14:textId="77777777" w:rsidR="00B579A7" w:rsidRPr="0059075E" w:rsidRDefault="00B579A7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Los panelistas y sus acreditaciones correspondientes son los siguientes:</w:t>
      </w:r>
    </w:p>
    <w:p w14:paraId="7CDCAE39" w14:textId="77777777" w:rsidR="00B579A7" w:rsidRPr="0059075E" w:rsidRDefault="00B579A7" w:rsidP="00DE64CD">
      <w:pPr>
        <w:pStyle w:val="Descripcin"/>
        <w:jc w:val="center"/>
        <w:rPr>
          <w:rFonts w:asciiTheme="minorHAnsi" w:hAnsiTheme="minorHAnsi"/>
          <w:color w:val="auto"/>
          <w:sz w:val="22"/>
        </w:rPr>
      </w:pPr>
      <w:bookmarkStart w:id="8" w:name="_Toc399169967"/>
      <w:r w:rsidRPr="0059075E">
        <w:rPr>
          <w:rFonts w:asciiTheme="minorHAnsi" w:hAnsiTheme="minorHAnsi"/>
          <w:color w:val="auto"/>
          <w:sz w:val="22"/>
        </w:rPr>
        <w:t xml:space="preserve">Tabla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Tabla_N°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981ADC" w:rsidRPr="0059075E">
        <w:rPr>
          <w:rFonts w:asciiTheme="minorHAnsi" w:hAnsiTheme="minorHAnsi"/>
          <w:noProof/>
          <w:color w:val="auto"/>
          <w:sz w:val="22"/>
        </w:rPr>
        <w:t>1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Integrantes del Panel de jueces sensoriales</w:t>
      </w:r>
      <w:bookmarkEnd w:id="8"/>
    </w:p>
    <w:tbl>
      <w:tblPr>
        <w:tblStyle w:val="Tablaconcuadrcula"/>
        <w:tblW w:w="4761" w:type="pct"/>
        <w:tblLook w:val="04A0" w:firstRow="1" w:lastRow="0" w:firstColumn="1" w:lastColumn="0" w:noHBand="0" w:noVBand="1"/>
      </w:tblPr>
      <w:tblGrid>
        <w:gridCol w:w="2234"/>
        <w:gridCol w:w="1390"/>
        <w:gridCol w:w="2574"/>
        <w:gridCol w:w="2423"/>
      </w:tblGrid>
      <w:tr w:rsidR="00B16C69" w:rsidRPr="0059075E" w14:paraId="7CDCAE3E" w14:textId="77777777" w:rsidTr="00E6604F">
        <w:trPr>
          <w:trHeight w:val="589"/>
        </w:trPr>
        <w:tc>
          <w:tcPr>
            <w:tcW w:w="1296" w:type="pct"/>
            <w:shd w:val="clear" w:color="auto" w:fill="D9D9D9" w:themeFill="background1" w:themeFillShade="D9"/>
            <w:vAlign w:val="center"/>
          </w:tcPr>
          <w:p w14:paraId="7CDCAE3A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Panelista</w:t>
            </w:r>
            <w:r w:rsidR="00C3032D" w:rsidRPr="0059075E">
              <w:rPr>
                <w:rFonts w:asciiTheme="minorHAnsi" w:hAnsiTheme="minorHAnsi"/>
                <w:b/>
              </w:rPr>
              <w:t xml:space="preserve"> o jueces</w:t>
            </w:r>
          </w:p>
        </w:tc>
        <w:tc>
          <w:tcPr>
            <w:tcW w:w="806" w:type="pct"/>
            <w:shd w:val="clear" w:color="auto" w:fill="D9D9D9" w:themeFill="background1" w:themeFillShade="D9"/>
            <w:vAlign w:val="center"/>
          </w:tcPr>
          <w:p w14:paraId="7CDCAE3B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NCh. 3190</w:t>
            </w:r>
            <w:r w:rsidR="00291E19" w:rsidRPr="0059075E">
              <w:rPr>
                <w:rStyle w:val="Refdenotaalpie"/>
                <w:rFonts w:asciiTheme="minorHAnsi" w:hAnsiTheme="minorHAnsi"/>
                <w:b/>
              </w:rPr>
              <w:footnoteReference w:id="1"/>
            </w:r>
          </w:p>
        </w:tc>
        <w:tc>
          <w:tcPr>
            <w:tcW w:w="1493" w:type="pct"/>
            <w:shd w:val="clear" w:color="auto" w:fill="D9D9D9" w:themeFill="background1" w:themeFillShade="D9"/>
            <w:vAlign w:val="center"/>
          </w:tcPr>
          <w:p w14:paraId="7CDCAE3C" w14:textId="77777777" w:rsidR="00B16C69" w:rsidRPr="009E3999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9E3999">
              <w:rPr>
                <w:rFonts w:asciiTheme="minorHAnsi" w:hAnsiTheme="minorHAnsi"/>
                <w:b/>
              </w:rPr>
              <w:t>Test de ordenamiento</w:t>
            </w:r>
          </w:p>
        </w:tc>
        <w:tc>
          <w:tcPr>
            <w:tcW w:w="1405" w:type="pct"/>
            <w:shd w:val="clear" w:color="auto" w:fill="D9D9D9" w:themeFill="background1" w:themeFillShade="D9"/>
            <w:vAlign w:val="center"/>
          </w:tcPr>
          <w:p w14:paraId="7CDCAE3D" w14:textId="77777777" w:rsidR="00B16C69" w:rsidRPr="009E3999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9E3999">
              <w:rPr>
                <w:rFonts w:asciiTheme="minorHAnsi" w:hAnsiTheme="minorHAnsi"/>
                <w:b/>
              </w:rPr>
              <w:t>Test Triangular Ciego</w:t>
            </w:r>
          </w:p>
        </w:tc>
      </w:tr>
      <w:tr w:rsidR="00B16C69" w:rsidRPr="0059075E" w14:paraId="7CDCAE43" w14:textId="77777777" w:rsidTr="00291E19">
        <w:trPr>
          <w:trHeight w:val="254"/>
        </w:trPr>
        <w:tc>
          <w:tcPr>
            <w:tcW w:w="1296" w:type="pct"/>
          </w:tcPr>
          <w:p w14:paraId="7CDCAE3F" w14:textId="40445ED9" w:rsidR="00B16C69" w:rsidRPr="0059075E" w:rsidRDefault="001A6C32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Andy Morrison</w:t>
            </w:r>
          </w:p>
        </w:tc>
        <w:tc>
          <w:tcPr>
            <w:tcW w:w="806" w:type="pct"/>
          </w:tcPr>
          <w:p w14:paraId="7CDCAE40" w14:textId="77777777" w:rsidR="00B16C69" w:rsidRPr="00E6604F" w:rsidRDefault="00B16C69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 w:rsidRPr="00E6604F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1" w14:textId="024B9F2D" w:rsidR="00B16C69" w:rsidRPr="009E3999" w:rsidRDefault="00E6604F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</w:t>
            </w:r>
            <w:r w:rsidR="009E3999" w:rsidRPr="009E3999">
              <w:rPr>
                <w:rFonts w:asciiTheme="minorHAnsi" w:hAnsiTheme="minorHAnsi"/>
              </w:rPr>
              <w:t>6</w:t>
            </w:r>
            <w:r w:rsidRPr="009E3999">
              <w:rPr>
                <w:rFonts w:asciiTheme="minorHAnsi" w:hAnsiTheme="minorHAnsi"/>
              </w:rPr>
              <w:t>0</w:t>
            </w:r>
            <w:r w:rsidR="00B16C69" w:rsidRPr="009E3999">
              <w:rPr>
                <w:rFonts w:asciiTheme="minorHAnsi" w:hAnsiTheme="minorHAnsi"/>
              </w:rPr>
              <w:t>%)</w:t>
            </w:r>
          </w:p>
        </w:tc>
        <w:tc>
          <w:tcPr>
            <w:tcW w:w="1405" w:type="pct"/>
          </w:tcPr>
          <w:p w14:paraId="7CDCAE42" w14:textId="7FAC2FBE" w:rsidR="00B16C69" w:rsidRPr="009E3999" w:rsidRDefault="00E6604F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(µ:</w:t>
            </w:r>
            <w:r w:rsidR="009E3999" w:rsidRPr="009E3999">
              <w:rPr>
                <w:rFonts w:asciiTheme="minorHAnsi" w:hAnsiTheme="minorHAnsi"/>
              </w:rPr>
              <w:t>11</w:t>
            </w:r>
            <w:r w:rsidR="00B16C69" w:rsidRPr="009E3999">
              <w:rPr>
                <w:rFonts w:asciiTheme="minorHAnsi" w:hAnsiTheme="minorHAnsi"/>
              </w:rPr>
              <w:t>)</w:t>
            </w:r>
          </w:p>
        </w:tc>
      </w:tr>
      <w:tr w:rsidR="00B16C69" w:rsidRPr="0059075E" w14:paraId="7CDCAE48" w14:textId="77777777" w:rsidTr="00291E19">
        <w:tc>
          <w:tcPr>
            <w:tcW w:w="1296" w:type="pct"/>
          </w:tcPr>
          <w:p w14:paraId="7CDCAE44" w14:textId="7FFAC4C1" w:rsidR="00B16C69" w:rsidRPr="0059075E" w:rsidRDefault="001A6C32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Mauricio Benitez</w:t>
            </w:r>
          </w:p>
        </w:tc>
        <w:tc>
          <w:tcPr>
            <w:tcW w:w="806" w:type="pct"/>
          </w:tcPr>
          <w:p w14:paraId="7CDCAE45" w14:textId="77777777" w:rsidR="00B16C69" w:rsidRPr="00F02BBF" w:rsidRDefault="00B16C69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6" w14:textId="5134210C" w:rsidR="00B16C69" w:rsidRPr="009E3999" w:rsidRDefault="00B16C69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</w:t>
            </w:r>
            <w:r w:rsidR="009E3999" w:rsidRPr="009E3999">
              <w:rPr>
                <w:rFonts w:asciiTheme="minorHAnsi" w:hAnsiTheme="minorHAnsi"/>
              </w:rPr>
              <w:t>60</w:t>
            </w:r>
            <w:r w:rsidRPr="009E3999">
              <w:rPr>
                <w:rFonts w:asciiTheme="minorHAnsi" w:hAnsiTheme="minorHAnsi"/>
              </w:rPr>
              <w:t>%)</w:t>
            </w:r>
          </w:p>
        </w:tc>
        <w:tc>
          <w:tcPr>
            <w:tcW w:w="1405" w:type="pct"/>
          </w:tcPr>
          <w:p w14:paraId="7CDCAE47" w14:textId="0A74A03F" w:rsidR="00B16C69" w:rsidRPr="009E3999" w:rsidRDefault="00B16C69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(µ:</w:t>
            </w:r>
            <w:r w:rsidR="009E3999" w:rsidRPr="009E3999">
              <w:rPr>
                <w:rFonts w:asciiTheme="minorHAnsi" w:hAnsiTheme="minorHAnsi"/>
              </w:rPr>
              <w:t>12</w:t>
            </w:r>
            <w:r w:rsidRPr="009E3999">
              <w:rPr>
                <w:rFonts w:asciiTheme="minorHAnsi" w:hAnsiTheme="minorHAnsi"/>
              </w:rPr>
              <w:t>)</w:t>
            </w:r>
          </w:p>
        </w:tc>
      </w:tr>
      <w:tr w:rsidR="00B16C69" w:rsidRPr="0059075E" w14:paraId="7CDCAE4D" w14:textId="77777777" w:rsidTr="00291E19">
        <w:tc>
          <w:tcPr>
            <w:tcW w:w="1296" w:type="pct"/>
          </w:tcPr>
          <w:p w14:paraId="7CDCAE49" w14:textId="537CD4B6" w:rsidR="00B16C69" w:rsidRPr="00140DBE" w:rsidRDefault="001A6C32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Juan Pablo Rodríguez</w:t>
            </w:r>
          </w:p>
        </w:tc>
        <w:tc>
          <w:tcPr>
            <w:tcW w:w="806" w:type="pct"/>
          </w:tcPr>
          <w:p w14:paraId="7CDCAE4A" w14:textId="77777777" w:rsidR="00B16C69" w:rsidRPr="00140DBE" w:rsidRDefault="00B16C69" w:rsidP="003A287E">
            <w:pPr>
              <w:spacing w:after="0"/>
              <w:jc w:val="center"/>
              <w:rPr>
                <w:rFonts w:asciiTheme="minorHAnsi" w:hAnsiTheme="minorHAnsi"/>
              </w:rPr>
            </w:pPr>
            <w:r w:rsidRPr="00140DBE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B" w14:textId="131F608D" w:rsidR="00B16C69" w:rsidRPr="009E3999" w:rsidRDefault="00140DBE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</w:t>
            </w:r>
            <w:r w:rsidR="009E3999" w:rsidRPr="009E3999">
              <w:rPr>
                <w:rFonts w:asciiTheme="minorHAnsi" w:hAnsiTheme="minorHAnsi"/>
              </w:rPr>
              <w:t>87</w:t>
            </w:r>
            <w:r w:rsidR="00B16C69" w:rsidRPr="009E3999">
              <w:rPr>
                <w:rFonts w:asciiTheme="minorHAnsi" w:hAnsiTheme="minorHAnsi"/>
              </w:rPr>
              <w:t>%)</w:t>
            </w:r>
          </w:p>
        </w:tc>
        <w:tc>
          <w:tcPr>
            <w:tcW w:w="1405" w:type="pct"/>
          </w:tcPr>
          <w:p w14:paraId="7CDCAE4C" w14:textId="4A889BE5" w:rsidR="00B16C69" w:rsidRPr="009E3999" w:rsidRDefault="00140DBE" w:rsidP="009E3999">
            <w:pPr>
              <w:spacing w:after="0"/>
              <w:jc w:val="center"/>
              <w:rPr>
                <w:rFonts w:asciiTheme="minorHAnsi" w:hAnsiTheme="minorHAnsi"/>
              </w:rPr>
            </w:pPr>
            <w:r w:rsidRPr="009E3999">
              <w:rPr>
                <w:rFonts w:asciiTheme="minorHAnsi" w:hAnsiTheme="minorHAnsi"/>
              </w:rPr>
              <w:t>Aprobado (µ:1</w:t>
            </w:r>
            <w:r w:rsidR="009E3999" w:rsidRPr="009E3999">
              <w:rPr>
                <w:rFonts w:asciiTheme="minorHAnsi" w:hAnsiTheme="minorHAnsi"/>
              </w:rPr>
              <w:t>0</w:t>
            </w:r>
            <w:r w:rsidR="00B16C69" w:rsidRPr="009E3999">
              <w:rPr>
                <w:rFonts w:asciiTheme="minorHAnsi" w:hAnsiTheme="minorHAnsi"/>
              </w:rPr>
              <w:t>)</w:t>
            </w:r>
          </w:p>
        </w:tc>
      </w:tr>
    </w:tbl>
    <w:p w14:paraId="3E16F7C6" w14:textId="77777777" w:rsidR="00C26A06" w:rsidRDefault="00C26A06" w:rsidP="003A287E">
      <w:pPr>
        <w:jc w:val="center"/>
        <w:rPr>
          <w:rFonts w:asciiTheme="minorHAnsi" w:hAnsiTheme="minorHAnsi"/>
        </w:rPr>
      </w:pPr>
    </w:p>
    <w:p w14:paraId="7CDCAE4F" w14:textId="05EC90CA" w:rsidR="00DE64CD" w:rsidRPr="0059075E" w:rsidRDefault="00DE64CD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Los certificados de calibración se presentan en el </w:t>
      </w:r>
      <w:r w:rsidR="007C303A" w:rsidRPr="0059075E">
        <w:rPr>
          <w:rFonts w:asciiTheme="minorHAnsi" w:hAnsiTheme="minorHAnsi"/>
        </w:rPr>
        <w:t xml:space="preserve">Anexo </w:t>
      </w:r>
      <w:r w:rsidR="007C303A" w:rsidRPr="0059075E">
        <w:rPr>
          <w:rFonts w:asciiTheme="minorHAnsi" w:hAnsiTheme="minorHAnsi"/>
        </w:rPr>
        <w:fldChar w:fldCharType="begin"/>
      </w:r>
      <w:r w:rsidR="007C303A" w:rsidRPr="0059075E">
        <w:rPr>
          <w:rFonts w:asciiTheme="minorHAnsi" w:hAnsiTheme="minorHAnsi"/>
        </w:rPr>
        <w:instrText xml:space="preserve"> REF _Ref358295278 \w \h </w:instrText>
      </w:r>
      <w:r w:rsidR="0059075E">
        <w:rPr>
          <w:rFonts w:asciiTheme="minorHAnsi" w:hAnsiTheme="minorHAnsi"/>
        </w:rPr>
        <w:instrText xml:space="preserve"> \* MERGEFORMAT </w:instrText>
      </w:r>
      <w:r w:rsidR="007C303A" w:rsidRPr="0059075E">
        <w:rPr>
          <w:rFonts w:asciiTheme="minorHAnsi" w:hAnsiTheme="minorHAnsi"/>
        </w:rPr>
      </w:r>
      <w:r w:rsidR="007C303A" w:rsidRPr="0059075E">
        <w:rPr>
          <w:rFonts w:asciiTheme="minorHAnsi" w:hAnsiTheme="minorHAnsi"/>
        </w:rPr>
        <w:fldChar w:fldCharType="separate"/>
      </w:r>
      <w:r w:rsidR="00E16A6C">
        <w:rPr>
          <w:rFonts w:asciiTheme="minorHAnsi" w:hAnsiTheme="minorHAnsi"/>
        </w:rPr>
        <w:t>6.1</w:t>
      </w:r>
      <w:r w:rsidR="007C303A" w:rsidRPr="0059075E">
        <w:rPr>
          <w:rFonts w:asciiTheme="minorHAnsi" w:hAnsiTheme="minorHAnsi"/>
        </w:rPr>
        <w:fldChar w:fldCharType="end"/>
      </w:r>
    </w:p>
    <w:p w14:paraId="7CDCAE50" w14:textId="77777777" w:rsidR="00DE64CD" w:rsidRPr="0059075E" w:rsidRDefault="00DE64CD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9" w:name="_Toc399169948"/>
      <w:r w:rsidRPr="0059075E">
        <w:rPr>
          <w:rFonts w:asciiTheme="minorHAnsi" w:hAnsiTheme="minorHAnsi"/>
        </w:rPr>
        <w:t>Condiciones meteorológicas</w:t>
      </w:r>
      <w:bookmarkEnd w:id="9"/>
    </w:p>
    <w:p w14:paraId="7CDCAE51" w14:textId="5A2634FD" w:rsidR="00DE64CD" w:rsidRDefault="00DE64CD" w:rsidP="00DE64CD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Las mediciones se realizaron durante </w:t>
      </w:r>
      <w:r w:rsidR="007C303A" w:rsidRPr="0059075E">
        <w:rPr>
          <w:rFonts w:asciiTheme="minorHAnsi" w:hAnsiTheme="minorHAnsi"/>
        </w:rPr>
        <w:t>l</w:t>
      </w:r>
      <w:r w:rsidRPr="0059075E">
        <w:rPr>
          <w:rFonts w:asciiTheme="minorHAnsi" w:hAnsiTheme="minorHAnsi"/>
        </w:rPr>
        <w:t>os días</w:t>
      </w:r>
      <w:r w:rsidR="007C303A" w:rsidRPr="0059075E">
        <w:rPr>
          <w:rFonts w:asciiTheme="minorHAnsi" w:hAnsiTheme="minorHAnsi"/>
        </w:rPr>
        <w:t xml:space="preserve"> </w:t>
      </w:r>
      <w:r w:rsidR="00594A0B">
        <w:rPr>
          <w:rFonts w:asciiTheme="minorHAnsi" w:hAnsiTheme="minorHAnsi"/>
        </w:rPr>
        <w:t xml:space="preserve">11, </w:t>
      </w:r>
      <w:r w:rsidR="001A6C32">
        <w:rPr>
          <w:rFonts w:asciiTheme="minorHAnsi" w:hAnsiTheme="minorHAnsi"/>
        </w:rPr>
        <w:t>12</w:t>
      </w:r>
      <w:r w:rsidR="00B757CC">
        <w:rPr>
          <w:rFonts w:asciiTheme="minorHAnsi" w:hAnsiTheme="minorHAnsi"/>
        </w:rPr>
        <w:t xml:space="preserve"> y </w:t>
      </w:r>
      <w:r w:rsidR="001A6C32">
        <w:rPr>
          <w:rFonts w:asciiTheme="minorHAnsi" w:hAnsiTheme="minorHAnsi"/>
        </w:rPr>
        <w:t>13</w:t>
      </w:r>
      <w:r w:rsidR="000C3A4D">
        <w:rPr>
          <w:rFonts w:asciiTheme="minorHAnsi" w:hAnsiTheme="minorHAnsi"/>
        </w:rPr>
        <w:t xml:space="preserve"> </w:t>
      </w:r>
      <w:r w:rsidR="007C303A" w:rsidRPr="0059075E">
        <w:rPr>
          <w:rFonts w:asciiTheme="minorHAnsi" w:hAnsiTheme="minorHAnsi"/>
        </w:rPr>
        <w:t xml:space="preserve">de </w:t>
      </w:r>
      <w:r w:rsidR="001A6C32">
        <w:rPr>
          <w:rFonts w:asciiTheme="minorHAnsi" w:hAnsiTheme="minorHAnsi"/>
        </w:rPr>
        <w:t xml:space="preserve">agosto </w:t>
      </w:r>
      <w:r w:rsidR="00CC663D">
        <w:rPr>
          <w:rFonts w:asciiTheme="minorHAnsi" w:hAnsiTheme="minorHAnsi"/>
        </w:rPr>
        <w:t>en horarios</w:t>
      </w:r>
      <w:r w:rsidR="005A3E0D">
        <w:rPr>
          <w:rFonts w:asciiTheme="minorHAnsi" w:hAnsiTheme="minorHAnsi"/>
        </w:rPr>
        <w:t xml:space="preserve"> </w:t>
      </w:r>
      <w:r w:rsidR="001A6C32">
        <w:rPr>
          <w:rFonts w:asciiTheme="minorHAnsi" w:hAnsiTheme="minorHAnsi"/>
        </w:rPr>
        <w:t xml:space="preserve">PM, Nocturno </w:t>
      </w:r>
      <w:r w:rsidR="00CC663D">
        <w:rPr>
          <w:rFonts w:asciiTheme="minorHAnsi" w:hAnsiTheme="minorHAnsi"/>
        </w:rPr>
        <w:t xml:space="preserve">y AM. </w:t>
      </w:r>
      <w:r w:rsidRPr="0059075E">
        <w:rPr>
          <w:rFonts w:asciiTheme="minorHAnsi" w:hAnsiTheme="minorHAnsi"/>
        </w:rPr>
        <w:t xml:space="preserve">El detalle de las condiciones </w:t>
      </w:r>
      <w:r w:rsidR="00CC663D">
        <w:rPr>
          <w:rFonts w:asciiTheme="minorHAnsi" w:hAnsiTheme="minorHAnsi"/>
        </w:rPr>
        <w:t>para los días de</w:t>
      </w:r>
      <w:r w:rsidRPr="0059075E">
        <w:rPr>
          <w:rFonts w:asciiTheme="minorHAnsi" w:hAnsiTheme="minorHAnsi"/>
        </w:rPr>
        <w:t xml:space="preserve"> </w:t>
      </w:r>
      <w:r w:rsidR="00CC663D">
        <w:rPr>
          <w:rFonts w:asciiTheme="minorHAnsi" w:hAnsiTheme="minorHAnsi"/>
        </w:rPr>
        <w:t xml:space="preserve">medición se </w:t>
      </w:r>
      <w:r w:rsidR="005A3E0D">
        <w:rPr>
          <w:rFonts w:asciiTheme="minorHAnsi" w:hAnsiTheme="minorHAnsi"/>
        </w:rPr>
        <w:t xml:space="preserve">presenta </w:t>
      </w:r>
      <w:r w:rsidR="00CC663D">
        <w:rPr>
          <w:rFonts w:asciiTheme="minorHAnsi" w:hAnsiTheme="minorHAnsi"/>
        </w:rPr>
        <w:t>a continuación</w:t>
      </w:r>
      <w:r w:rsidRPr="0059075E">
        <w:rPr>
          <w:rFonts w:asciiTheme="minorHAnsi" w:hAnsiTheme="minorHAnsi"/>
        </w:rPr>
        <w:t>:</w:t>
      </w:r>
    </w:p>
    <w:p w14:paraId="5DD3E306" w14:textId="229C2AC6" w:rsidR="00594A0B" w:rsidRPr="00F46EF8" w:rsidRDefault="00594A0B" w:rsidP="00594A0B">
      <w:pPr>
        <w:spacing w:after="200" w:line="276" w:lineRule="auto"/>
        <w:jc w:val="left"/>
        <w:rPr>
          <w:rFonts w:asciiTheme="minorHAnsi" w:hAnsiTheme="minorHAnsi"/>
          <w:b/>
        </w:rPr>
      </w:pPr>
      <w:r w:rsidRPr="00F46EF8">
        <w:rPr>
          <w:rFonts w:asciiTheme="minorHAnsi" w:hAnsiTheme="minorHAnsi"/>
          <w:b/>
        </w:rPr>
        <w:t>Día 1 - 11 de agosto:</w:t>
      </w:r>
    </w:p>
    <w:p w14:paraId="1107E4D6" w14:textId="49AAB661" w:rsidR="00594A0B" w:rsidRDefault="00594A0B" w:rsidP="00594A0B">
      <w:pPr>
        <w:spacing w:after="200" w:line="276" w:lineRule="auto"/>
        <w:jc w:val="left"/>
        <w:rPr>
          <w:rFonts w:asciiTheme="minorHAnsi" w:hAnsiTheme="minorHAnsi"/>
          <w:i/>
        </w:rPr>
      </w:pPr>
      <w:r w:rsidRPr="00532CE1">
        <w:rPr>
          <w:rFonts w:asciiTheme="minorHAnsi" w:hAnsiTheme="minorHAnsi"/>
          <w:i/>
        </w:rPr>
        <w:t>2</w:t>
      </w:r>
      <w:r w:rsidR="00AD53B8">
        <w:rPr>
          <w:rFonts w:asciiTheme="minorHAnsi" w:hAnsiTheme="minorHAnsi"/>
          <w:i/>
        </w:rPr>
        <w:t>2</w:t>
      </w:r>
      <w:r w:rsidRPr="00532CE1">
        <w:rPr>
          <w:rFonts w:asciiTheme="minorHAnsi" w:hAnsiTheme="minorHAnsi"/>
          <w:i/>
        </w:rPr>
        <w:t>:</w:t>
      </w:r>
      <w:r w:rsidR="00AD53B8">
        <w:rPr>
          <w:rFonts w:asciiTheme="minorHAnsi" w:hAnsiTheme="minorHAnsi"/>
          <w:i/>
        </w:rPr>
        <w:t>00</w:t>
      </w:r>
      <w:r w:rsidRPr="00532CE1">
        <w:rPr>
          <w:rFonts w:asciiTheme="minorHAnsi" w:hAnsiTheme="minorHAnsi"/>
          <w:i/>
        </w:rPr>
        <w:t xml:space="preserve"> a </w:t>
      </w:r>
      <w:r w:rsidR="00AD53B8">
        <w:rPr>
          <w:rFonts w:asciiTheme="minorHAnsi" w:hAnsiTheme="minorHAnsi"/>
          <w:i/>
        </w:rPr>
        <w:t>23</w:t>
      </w:r>
      <w:r w:rsidRPr="00532CE1">
        <w:rPr>
          <w:rFonts w:asciiTheme="minorHAnsi" w:hAnsiTheme="minorHAnsi"/>
          <w:i/>
        </w:rPr>
        <w:t>:00 aprox.</w:t>
      </w:r>
    </w:p>
    <w:p w14:paraId="76E2A6DA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Condición Climática: </w:t>
      </w:r>
      <w:r w:rsidRPr="0059075E">
        <w:rPr>
          <w:rFonts w:asciiTheme="minorHAnsi" w:hAnsiTheme="minorHAnsi"/>
        </w:rPr>
        <w:t xml:space="preserve">Cielos </w:t>
      </w:r>
      <w:r>
        <w:rPr>
          <w:rFonts w:asciiTheme="minorHAnsi" w:hAnsiTheme="minorHAnsi"/>
        </w:rPr>
        <w:t>nublados, lluvia y fuertes ráfagas de viento</w:t>
      </w:r>
      <w:r w:rsidRPr="0059075E">
        <w:rPr>
          <w:rFonts w:asciiTheme="minorHAnsi" w:hAnsiTheme="minorHAnsi"/>
        </w:rPr>
        <w:t>.</w:t>
      </w:r>
    </w:p>
    <w:p w14:paraId="7027F37A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N° Mediciones: 1</w:t>
      </w:r>
      <w:r w:rsidRPr="0059075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(Sector de receptores sensibles alrededores a la instalación).</w:t>
      </w:r>
    </w:p>
    <w:p w14:paraId="47B479F1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Horario de medición</w:t>
      </w:r>
      <w:r>
        <w:rPr>
          <w:rFonts w:asciiTheme="minorHAnsi" w:hAnsiTheme="minorHAnsi"/>
        </w:rPr>
        <w:t>: Nocturno.</w:t>
      </w:r>
    </w:p>
    <w:p w14:paraId="7922B60D" w14:textId="77777777" w:rsidR="00594A0B" w:rsidRDefault="00594A0B" w:rsidP="00DE64CD">
      <w:pPr>
        <w:rPr>
          <w:rFonts w:asciiTheme="minorHAnsi" w:hAnsiTheme="minorHAnsi"/>
        </w:rPr>
      </w:pPr>
    </w:p>
    <w:p w14:paraId="43AF0AC8" w14:textId="77777777" w:rsidR="00594A0B" w:rsidRDefault="00594A0B" w:rsidP="00DE64CD">
      <w:pPr>
        <w:rPr>
          <w:rFonts w:asciiTheme="minorHAnsi" w:hAnsiTheme="minorHAnsi"/>
        </w:rPr>
      </w:pPr>
    </w:p>
    <w:p w14:paraId="2D3D7BFD" w14:textId="77777777" w:rsidR="00594A0B" w:rsidRDefault="00594A0B" w:rsidP="00DE64CD">
      <w:pPr>
        <w:rPr>
          <w:rFonts w:asciiTheme="minorHAnsi" w:hAnsiTheme="minorHAnsi"/>
        </w:rPr>
      </w:pPr>
    </w:p>
    <w:p w14:paraId="2ACA70E1" w14:textId="77777777" w:rsidR="00594A0B" w:rsidRDefault="00594A0B" w:rsidP="00DE64CD">
      <w:pPr>
        <w:rPr>
          <w:rFonts w:asciiTheme="minorHAnsi" w:hAnsiTheme="minorHAnsi"/>
        </w:rPr>
      </w:pPr>
    </w:p>
    <w:p w14:paraId="335924A8" w14:textId="77777777" w:rsidR="00594A0B" w:rsidRDefault="00594A0B" w:rsidP="00DE64CD">
      <w:pPr>
        <w:rPr>
          <w:rFonts w:asciiTheme="minorHAnsi" w:hAnsiTheme="minorHAnsi"/>
        </w:rPr>
      </w:pPr>
    </w:p>
    <w:p w14:paraId="159E0FA1" w14:textId="77777777" w:rsidR="00594A0B" w:rsidRPr="00F46EF8" w:rsidRDefault="00DE64CD" w:rsidP="00594A0B">
      <w:pPr>
        <w:spacing w:after="200" w:line="276" w:lineRule="auto"/>
        <w:jc w:val="left"/>
        <w:rPr>
          <w:rFonts w:asciiTheme="minorHAnsi" w:hAnsiTheme="minorHAnsi"/>
          <w:b/>
          <w:i/>
        </w:rPr>
      </w:pPr>
      <w:r w:rsidRPr="00F46EF8">
        <w:rPr>
          <w:rFonts w:asciiTheme="minorHAnsi" w:hAnsiTheme="minorHAnsi"/>
          <w:b/>
        </w:rPr>
        <w:lastRenderedPageBreak/>
        <w:t>Día</w:t>
      </w:r>
      <w:r w:rsidR="003E621C" w:rsidRPr="00F46EF8">
        <w:rPr>
          <w:rFonts w:asciiTheme="minorHAnsi" w:hAnsiTheme="minorHAnsi"/>
          <w:b/>
        </w:rPr>
        <w:t xml:space="preserve"> </w:t>
      </w:r>
      <w:r w:rsidR="00594A0B" w:rsidRPr="00F46EF8">
        <w:rPr>
          <w:rFonts w:asciiTheme="minorHAnsi" w:hAnsiTheme="minorHAnsi"/>
          <w:b/>
        </w:rPr>
        <w:t>2</w:t>
      </w:r>
      <w:r w:rsidR="004C6536" w:rsidRPr="00F46EF8">
        <w:rPr>
          <w:rFonts w:asciiTheme="minorHAnsi" w:hAnsiTheme="minorHAnsi"/>
          <w:b/>
        </w:rPr>
        <w:t xml:space="preserve"> </w:t>
      </w:r>
      <w:r w:rsidR="007F02B7" w:rsidRPr="00F46EF8">
        <w:rPr>
          <w:rFonts w:asciiTheme="minorHAnsi" w:hAnsiTheme="minorHAnsi"/>
          <w:b/>
        </w:rPr>
        <w:t xml:space="preserve">- </w:t>
      </w:r>
      <w:r w:rsidR="001208BA" w:rsidRPr="00F46EF8">
        <w:rPr>
          <w:rFonts w:asciiTheme="minorHAnsi" w:hAnsiTheme="minorHAnsi"/>
          <w:b/>
        </w:rPr>
        <w:t>12</w:t>
      </w:r>
      <w:r w:rsidR="000C3A4D" w:rsidRPr="00F46EF8">
        <w:rPr>
          <w:rFonts w:asciiTheme="minorHAnsi" w:hAnsiTheme="minorHAnsi"/>
          <w:b/>
        </w:rPr>
        <w:t xml:space="preserve"> </w:t>
      </w:r>
      <w:r w:rsidRPr="00F46EF8">
        <w:rPr>
          <w:rFonts w:asciiTheme="minorHAnsi" w:hAnsiTheme="minorHAnsi"/>
          <w:b/>
        </w:rPr>
        <w:t xml:space="preserve">de </w:t>
      </w:r>
      <w:r w:rsidR="001208BA" w:rsidRPr="00F46EF8">
        <w:rPr>
          <w:rFonts w:asciiTheme="minorHAnsi" w:hAnsiTheme="minorHAnsi"/>
          <w:b/>
        </w:rPr>
        <w:t>agosto</w:t>
      </w:r>
      <w:r w:rsidRPr="00F46EF8">
        <w:rPr>
          <w:rFonts w:asciiTheme="minorHAnsi" w:hAnsiTheme="minorHAnsi"/>
          <w:b/>
        </w:rPr>
        <w:t>:</w:t>
      </w:r>
      <w:r w:rsidR="00594A0B" w:rsidRPr="00F46EF8">
        <w:rPr>
          <w:rFonts w:asciiTheme="minorHAnsi" w:hAnsiTheme="minorHAnsi"/>
          <w:b/>
          <w:i/>
        </w:rPr>
        <w:t xml:space="preserve"> </w:t>
      </w:r>
    </w:p>
    <w:p w14:paraId="1139861D" w14:textId="6BCA48E9" w:rsidR="00594A0B" w:rsidRPr="002C454A" w:rsidRDefault="00594A0B" w:rsidP="00594A0B">
      <w:p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  <w:i/>
        </w:rPr>
        <w:t>9</w:t>
      </w:r>
      <w:r w:rsidRPr="001208BA">
        <w:rPr>
          <w:rFonts w:asciiTheme="minorHAnsi" w:hAnsiTheme="minorHAnsi"/>
          <w:i/>
        </w:rPr>
        <w:t>:</w:t>
      </w:r>
      <w:r>
        <w:rPr>
          <w:rFonts w:asciiTheme="minorHAnsi" w:hAnsiTheme="minorHAnsi"/>
          <w:i/>
        </w:rPr>
        <w:t>15</w:t>
      </w:r>
      <w:r w:rsidRPr="001208BA">
        <w:rPr>
          <w:rFonts w:asciiTheme="minorHAnsi" w:hAnsiTheme="minorHAnsi"/>
          <w:i/>
        </w:rPr>
        <w:t xml:space="preserve"> a </w:t>
      </w:r>
      <w:r>
        <w:rPr>
          <w:rFonts w:asciiTheme="minorHAnsi" w:hAnsiTheme="minorHAnsi"/>
          <w:i/>
        </w:rPr>
        <w:t>10</w:t>
      </w:r>
      <w:r w:rsidRPr="001208BA">
        <w:rPr>
          <w:rFonts w:asciiTheme="minorHAnsi" w:hAnsiTheme="minorHAnsi"/>
          <w:i/>
        </w:rPr>
        <w:t>:</w:t>
      </w:r>
      <w:r>
        <w:rPr>
          <w:rFonts w:asciiTheme="minorHAnsi" w:hAnsiTheme="minorHAnsi"/>
          <w:i/>
        </w:rPr>
        <w:t>30</w:t>
      </w:r>
      <w:r w:rsidRPr="001208BA">
        <w:rPr>
          <w:rFonts w:asciiTheme="minorHAnsi" w:hAnsiTheme="minorHAnsi"/>
          <w:i/>
        </w:rPr>
        <w:t xml:space="preserve"> aprox.</w:t>
      </w:r>
      <w:r w:rsidRPr="002C454A">
        <w:rPr>
          <w:rFonts w:asciiTheme="minorHAnsi" w:hAnsiTheme="minorHAnsi"/>
        </w:rPr>
        <w:t xml:space="preserve"> </w:t>
      </w:r>
    </w:p>
    <w:p w14:paraId="66DAC852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Condición Climática: </w:t>
      </w:r>
      <w:r w:rsidRPr="0059075E">
        <w:rPr>
          <w:rFonts w:asciiTheme="minorHAnsi" w:hAnsiTheme="minorHAnsi"/>
        </w:rPr>
        <w:t xml:space="preserve">Cielos </w:t>
      </w:r>
      <w:r>
        <w:rPr>
          <w:rFonts w:asciiTheme="minorHAnsi" w:hAnsiTheme="minorHAnsi"/>
        </w:rPr>
        <w:t>nublados, nieve y ráfagas de viento</w:t>
      </w:r>
      <w:r w:rsidRPr="0059075E">
        <w:rPr>
          <w:rFonts w:asciiTheme="minorHAnsi" w:hAnsiTheme="minorHAnsi"/>
        </w:rPr>
        <w:t>.</w:t>
      </w:r>
    </w:p>
    <w:p w14:paraId="7243DE0F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N° Mediciones: 1</w:t>
      </w:r>
      <w:r w:rsidRPr="0059075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(Sector de receptores sensibles alrededores a la instalación).</w:t>
      </w:r>
    </w:p>
    <w:p w14:paraId="30AAD159" w14:textId="77777777" w:rsidR="00594A0B" w:rsidRDefault="00594A0B" w:rsidP="00594A0B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Horario de medición</w:t>
      </w:r>
      <w:r>
        <w:rPr>
          <w:rFonts w:asciiTheme="minorHAnsi" w:hAnsiTheme="minorHAnsi"/>
        </w:rPr>
        <w:t>: AM.</w:t>
      </w:r>
    </w:p>
    <w:p w14:paraId="60E47CA7" w14:textId="11A53328" w:rsidR="002C454A" w:rsidRPr="002C454A" w:rsidRDefault="001208BA" w:rsidP="002C454A">
      <w:pPr>
        <w:spacing w:after="200" w:line="276" w:lineRule="auto"/>
        <w:jc w:val="left"/>
        <w:rPr>
          <w:rFonts w:asciiTheme="minorHAnsi" w:hAnsiTheme="minorHAnsi"/>
        </w:rPr>
      </w:pPr>
      <w:r w:rsidRPr="001208BA">
        <w:rPr>
          <w:rFonts w:asciiTheme="minorHAnsi" w:hAnsiTheme="minorHAnsi"/>
          <w:i/>
        </w:rPr>
        <w:t>18:30 a 20:15 aprox.</w:t>
      </w:r>
      <w:r w:rsidR="00DE64CD" w:rsidRPr="002C454A">
        <w:rPr>
          <w:rFonts w:asciiTheme="minorHAnsi" w:hAnsiTheme="minorHAnsi"/>
        </w:rPr>
        <w:t xml:space="preserve"> </w:t>
      </w:r>
    </w:p>
    <w:p w14:paraId="592BAF35" w14:textId="0C7EB099" w:rsidR="002C454A" w:rsidRDefault="002C454A" w:rsidP="00551172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Condición Climática: </w:t>
      </w:r>
      <w:r w:rsidR="00DE64CD" w:rsidRPr="0059075E">
        <w:rPr>
          <w:rFonts w:asciiTheme="minorHAnsi" w:hAnsiTheme="minorHAnsi"/>
        </w:rPr>
        <w:t xml:space="preserve">Cielos </w:t>
      </w:r>
      <w:r w:rsidR="001208BA">
        <w:rPr>
          <w:rFonts w:asciiTheme="minorHAnsi" w:hAnsiTheme="minorHAnsi"/>
        </w:rPr>
        <w:t>nublados</w:t>
      </w:r>
      <w:r w:rsidR="00593AFF">
        <w:rPr>
          <w:rFonts w:asciiTheme="minorHAnsi" w:hAnsiTheme="minorHAnsi"/>
        </w:rPr>
        <w:t>,</w:t>
      </w:r>
      <w:r w:rsidR="00532CE1">
        <w:rPr>
          <w:rFonts w:asciiTheme="minorHAnsi" w:hAnsiTheme="minorHAnsi"/>
        </w:rPr>
        <w:t xml:space="preserve"> presencia de</w:t>
      </w:r>
      <w:r w:rsidR="00593AFF">
        <w:rPr>
          <w:rFonts w:asciiTheme="minorHAnsi" w:hAnsiTheme="minorHAnsi"/>
        </w:rPr>
        <w:t xml:space="preserve"> viento</w:t>
      </w:r>
      <w:r w:rsidR="00DE64CD" w:rsidRPr="0059075E">
        <w:rPr>
          <w:rFonts w:asciiTheme="minorHAnsi" w:hAnsiTheme="minorHAnsi"/>
        </w:rPr>
        <w:t>.</w:t>
      </w:r>
    </w:p>
    <w:p w14:paraId="3FC1C37A" w14:textId="0FF436CC" w:rsidR="002C454A" w:rsidRDefault="002C454A" w:rsidP="00551172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N° Mediciones: 1</w:t>
      </w:r>
      <w:r w:rsidR="00DE64CD" w:rsidRPr="0059075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(</w:t>
      </w:r>
      <w:r w:rsidR="008F6053">
        <w:rPr>
          <w:rFonts w:asciiTheme="minorHAnsi" w:hAnsiTheme="minorHAnsi"/>
        </w:rPr>
        <w:t>Sector de receptores sensibles a</w:t>
      </w:r>
      <w:r w:rsidR="00CC663D">
        <w:rPr>
          <w:rFonts w:asciiTheme="minorHAnsi" w:hAnsiTheme="minorHAnsi"/>
        </w:rPr>
        <w:t>lrededores</w:t>
      </w:r>
      <w:r>
        <w:rPr>
          <w:rFonts w:asciiTheme="minorHAnsi" w:hAnsiTheme="minorHAnsi"/>
        </w:rPr>
        <w:t xml:space="preserve"> a la instalación)</w:t>
      </w:r>
      <w:r w:rsidR="00532CE1">
        <w:rPr>
          <w:rFonts w:asciiTheme="minorHAnsi" w:hAnsiTheme="minorHAnsi"/>
        </w:rPr>
        <w:t>.</w:t>
      </w:r>
    </w:p>
    <w:p w14:paraId="7CDCAE52" w14:textId="0A08D586" w:rsidR="00DE64CD" w:rsidRDefault="00DE64CD" w:rsidP="00551172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Horario de medición</w:t>
      </w:r>
      <w:r w:rsidR="002C454A">
        <w:rPr>
          <w:rFonts w:asciiTheme="minorHAnsi" w:hAnsiTheme="minorHAnsi"/>
        </w:rPr>
        <w:t xml:space="preserve">: </w:t>
      </w:r>
      <w:r w:rsidR="00DD682B">
        <w:rPr>
          <w:rFonts w:asciiTheme="minorHAnsi" w:hAnsiTheme="minorHAnsi"/>
        </w:rPr>
        <w:t>PM (</w:t>
      </w:r>
      <w:r w:rsidR="00532CE1">
        <w:rPr>
          <w:rFonts w:asciiTheme="minorHAnsi" w:hAnsiTheme="minorHAnsi"/>
        </w:rPr>
        <w:t>tarde</w:t>
      </w:r>
      <w:r w:rsidR="003E621C">
        <w:rPr>
          <w:rFonts w:asciiTheme="minorHAnsi" w:hAnsiTheme="minorHAnsi"/>
        </w:rPr>
        <w:t>)</w:t>
      </w:r>
      <w:r w:rsidR="00532CE1">
        <w:rPr>
          <w:rFonts w:asciiTheme="minorHAnsi" w:hAnsiTheme="minorHAnsi"/>
        </w:rPr>
        <w:t>.</w:t>
      </w:r>
    </w:p>
    <w:p w14:paraId="69B4CDFE" w14:textId="584F7398" w:rsidR="00532CE1" w:rsidRDefault="00532CE1" w:rsidP="00532CE1">
      <w:pPr>
        <w:spacing w:after="200" w:line="276" w:lineRule="auto"/>
        <w:jc w:val="left"/>
        <w:rPr>
          <w:rFonts w:asciiTheme="minorHAnsi" w:hAnsiTheme="minorHAnsi"/>
          <w:i/>
        </w:rPr>
      </w:pPr>
      <w:r w:rsidRPr="00532CE1">
        <w:rPr>
          <w:rFonts w:asciiTheme="minorHAnsi" w:hAnsiTheme="minorHAnsi"/>
          <w:i/>
        </w:rPr>
        <w:t>23:15 a 00:00 aprox.</w:t>
      </w:r>
    </w:p>
    <w:p w14:paraId="23E95018" w14:textId="5FB9C45B" w:rsidR="00532CE1" w:rsidRDefault="00532CE1" w:rsidP="00532CE1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Condición Climática: </w:t>
      </w:r>
      <w:r w:rsidRPr="0059075E">
        <w:rPr>
          <w:rFonts w:asciiTheme="minorHAnsi" w:hAnsiTheme="minorHAnsi"/>
        </w:rPr>
        <w:t xml:space="preserve">Cielos </w:t>
      </w:r>
      <w:r>
        <w:rPr>
          <w:rFonts w:asciiTheme="minorHAnsi" w:hAnsiTheme="minorHAnsi"/>
        </w:rPr>
        <w:t>nublados, lluvia y fuertes ráfagas de viento</w:t>
      </w:r>
      <w:r w:rsidRPr="0059075E">
        <w:rPr>
          <w:rFonts w:asciiTheme="minorHAnsi" w:hAnsiTheme="minorHAnsi"/>
        </w:rPr>
        <w:t>.</w:t>
      </w:r>
    </w:p>
    <w:p w14:paraId="48B26A95" w14:textId="77777777" w:rsidR="00532CE1" w:rsidRDefault="00532CE1" w:rsidP="00532CE1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N° Mediciones: 1</w:t>
      </w:r>
      <w:r w:rsidRPr="0059075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(Sector de receptores sensibles alrededores a la instalación).</w:t>
      </w:r>
    </w:p>
    <w:p w14:paraId="7FAFA300" w14:textId="27376708" w:rsidR="00532CE1" w:rsidRDefault="00532CE1" w:rsidP="00532CE1">
      <w:pPr>
        <w:pStyle w:val="Prrafodelista"/>
        <w:numPr>
          <w:ilvl w:val="0"/>
          <w:numId w:val="4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Horario de medición</w:t>
      </w:r>
      <w:r>
        <w:rPr>
          <w:rFonts w:asciiTheme="minorHAnsi" w:hAnsiTheme="minorHAnsi"/>
        </w:rPr>
        <w:t>: Nocturno.</w:t>
      </w:r>
    </w:p>
    <w:p w14:paraId="53A2B43C" w14:textId="77777777" w:rsidR="00532CE1" w:rsidRPr="00532CE1" w:rsidRDefault="00532CE1" w:rsidP="00532CE1">
      <w:pPr>
        <w:spacing w:after="200" w:line="276" w:lineRule="auto"/>
        <w:jc w:val="left"/>
        <w:rPr>
          <w:rFonts w:asciiTheme="minorHAnsi" w:hAnsiTheme="minorHAnsi"/>
        </w:rPr>
      </w:pPr>
    </w:p>
    <w:p w14:paraId="0B402F30" w14:textId="1980FD90" w:rsidR="002C454A" w:rsidRPr="00F46EF8" w:rsidRDefault="00FC46FF" w:rsidP="002C454A">
      <w:pPr>
        <w:spacing w:after="200" w:line="276" w:lineRule="auto"/>
        <w:jc w:val="left"/>
        <w:rPr>
          <w:rFonts w:asciiTheme="minorHAnsi" w:hAnsiTheme="minorHAnsi"/>
          <w:b/>
        </w:rPr>
      </w:pPr>
      <w:r w:rsidRPr="00F46EF8">
        <w:rPr>
          <w:rFonts w:asciiTheme="minorHAnsi" w:hAnsiTheme="minorHAnsi"/>
          <w:b/>
        </w:rPr>
        <w:t xml:space="preserve">Día </w:t>
      </w:r>
      <w:r w:rsidR="00594A0B" w:rsidRPr="00F46EF8">
        <w:rPr>
          <w:rFonts w:asciiTheme="minorHAnsi" w:hAnsiTheme="minorHAnsi"/>
          <w:b/>
        </w:rPr>
        <w:t>3</w:t>
      </w:r>
      <w:r w:rsidR="007F02B7" w:rsidRPr="00F46EF8">
        <w:rPr>
          <w:rFonts w:asciiTheme="minorHAnsi" w:hAnsiTheme="minorHAnsi"/>
          <w:b/>
        </w:rPr>
        <w:t xml:space="preserve"> - </w:t>
      </w:r>
      <w:r w:rsidR="00867DC0" w:rsidRPr="00F46EF8">
        <w:rPr>
          <w:rFonts w:asciiTheme="minorHAnsi" w:hAnsiTheme="minorHAnsi"/>
          <w:b/>
        </w:rPr>
        <w:t>13</w:t>
      </w:r>
      <w:r w:rsidRPr="00F46EF8">
        <w:rPr>
          <w:rFonts w:asciiTheme="minorHAnsi" w:hAnsiTheme="minorHAnsi"/>
          <w:b/>
        </w:rPr>
        <w:t xml:space="preserve"> de </w:t>
      </w:r>
      <w:r w:rsidR="00867DC0" w:rsidRPr="00F46EF8">
        <w:rPr>
          <w:rFonts w:asciiTheme="minorHAnsi" w:hAnsiTheme="minorHAnsi"/>
          <w:b/>
        </w:rPr>
        <w:t>agosto</w:t>
      </w:r>
      <w:r w:rsidR="0000286E" w:rsidRPr="00F46EF8">
        <w:rPr>
          <w:rFonts w:asciiTheme="minorHAnsi" w:hAnsiTheme="minorHAnsi"/>
          <w:b/>
        </w:rPr>
        <w:t xml:space="preserve">: </w:t>
      </w:r>
    </w:p>
    <w:p w14:paraId="6B7C3490" w14:textId="47D21CCA" w:rsidR="00867DC0" w:rsidRPr="00867DC0" w:rsidRDefault="00867DC0" w:rsidP="002C454A">
      <w:pPr>
        <w:spacing w:after="200" w:line="276" w:lineRule="auto"/>
        <w:jc w:val="left"/>
        <w:rPr>
          <w:rFonts w:asciiTheme="minorHAnsi" w:hAnsiTheme="minorHAnsi"/>
          <w:i/>
        </w:rPr>
      </w:pPr>
      <w:r w:rsidRPr="00867DC0">
        <w:rPr>
          <w:rFonts w:asciiTheme="minorHAnsi" w:hAnsiTheme="minorHAnsi"/>
          <w:i/>
        </w:rPr>
        <w:t>10:15 a 13:30 aprox.</w:t>
      </w:r>
    </w:p>
    <w:p w14:paraId="3FCE383F" w14:textId="534C94CE" w:rsidR="002C454A" w:rsidRDefault="002C454A" w:rsidP="00551172">
      <w:pPr>
        <w:pStyle w:val="Prrafodelista"/>
        <w:numPr>
          <w:ilvl w:val="0"/>
          <w:numId w:val="8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Condición Climática: </w:t>
      </w:r>
      <w:r w:rsidR="00867DC0">
        <w:rPr>
          <w:rFonts w:asciiTheme="minorHAnsi" w:hAnsiTheme="minorHAnsi"/>
        </w:rPr>
        <w:t>Cielos nublados</w:t>
      </w:r>
      <w:r w:rsidR="0000286E" w:rsidRPr="002C454A">
        <w:rPr>
          <w:rFonts w:asciiTheme="minorHAnsi" w:hAnsiTheme="minorHAnsi"/>
        </w:rPr>
        <w:t xml:space="preserve">, </w:t>
      </w:r>
      <w:r w:rsidR="00867DC0">
        <w:rPr>
          <w:rFonts w:asciiTheme="minorHAnsi" w:hAnsiTheme="minorHAnsi"/>
        </w:rPr>
        <w:t>ráfagas de</w:t>
      </w:r>
      <w:r w:rsidR="00593AFF">
        <w:rPr>
          <w:rFonts w:asciiTheme="minorHAnsi" w:hAnsiTheme="minorHAnsi"/>
        </w:rPr>
        <w:t xml:space="preserve"> viento</w:t>
      </w:r>
      <w:r w:rsidR="00867DC0">
        <w:rPr>
          <w:rFonts w:asciiTheme="minorHAnsi" w:hAnsiTheme="minorHAnsi"/>
        </w:rPr>
        <w:t>.</w:t>
      </w:r>
      <w:r w:rsidR="00DE64CD" w:rsidRPr="002C454A">
        <w:rPr>
          <w:rFonts w:asciiTheme="minorHAnsi" w:hAnsiTheme="minorHAnsi"/>
        </w:rPr>
        <w:t xml:space="preserve"> </w:t>
      </w:r>
    </w:p>
    <w:p w14:paraId="3F5E04D5" w14:textId="7921A7CA" w:rsidR="002C454A" w:rsidRPr="002C454A" w:rsidRDefault="002C454A" w:rsidP="00551172">
      <w:pPr>
        <w:pStyle w:val="Prrafodelista"/>
        <w:numPr>
          <w:ilvl w:val="0"/>
          <w:numId w:val="8"/>
        </w:numPr>
        <w:spacing w:after="200" w:line="276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N.° Mediciones: </w:t>
      </w:r>
      <w:r w:rsidR="00867DC0">
        <w:rPr>
          <w:rFonts w:asciiTheme="minorHAnsi" w:hAnsiTheme="minorHAnsi"/>
        </w:rPr>
        <w:t>2</w:t>
      </w:r>
      <w:r>
        <w:rPr>
          <w:rFonts w:asciiTheme="minorHAnsi" w:hAnsiTheme="minorHAnsi"/>
        </w:rPr>
        <w:t xml:space="preserve"> (</w:t>
      </w:r>
      <w:r w:rsidR="00867DC0">
        <w:rPr>
          <w:rFonts w:asciiTheme="minorHAnsi" w:hAnsiTheme="minorHAnsi"/>
        </w:rPr>
        <w:t>Alrededores a la instalación y la planta misma</w:t>
      </w:r>
      <w:r>
        <w:rPr>
          <w:rFonts w:asciiTheme="minorHAnsi" w:hAnsiTheme="minorHAnsi"/>
        </w:rPr>
        <w:t>)</w:t>
      </w:r>
      <w:r w:rsidRPr="0059075E">
        <w:rPr>
          <w:rFonts w:asciiTheme="minorHAnsi" w:hAnsiTheme="minorHAnsi"/>
        </w:rPr>
        <w:t xml:space="preserve"> </w:t>
      </w:r>
    </w:p>
    <w:p w14:paraId="7CDCAE53" w14:textId="14276ECB" w:rsidR="00DE64CD" w:rsidRPr="002C454A" w:rsidRDefault="00DE64CD" w:rsidP="00551172">
      <w:pPr>
        <w:pStyle w:val="Prrafodelista"/>
        <w:numPr>
          <w:ilvl w:val="0"/>
          <w:numId w:val="8"/>
        </w:numPr>
        <w:spacing w:after="200" w:line="276" w:lineRule="auto"/>
        <w:jc w:val="left"/>
        <w:rPr>
          <w:rFonts w:asciiTheme="minorHAnsi" w:hAnsiTheme="minorHAnsi"/>
        </w:rPr>
      </w:pPr>
      <w:r w:rsidRPr="002C454A">
        <w:rPr>
          <w:rFonts w:asciiTheme="minorHAnsi" w:hAnsiTheme="minorHAnsi"/>
        </w:rPr>
        <w:t>Horario de medición</w:t>
      </w:r>
      <w:r w:rsidR="003E621C">
        <w:rPr>
          <w:rFonts w:asciiTheme="minorHAnsi" w:hAnsiTheme="minorHAnsi"/>
        </w:rPr>
        <w:t xml:space="preserve">: </w:t>
      </w:r>
      <w:r w:rsidR="00F1430A">
        <w:rPr>
          <w:rFonts w:asciiTheme="minorHAnsi" w:hAnsiTheme="minorHAnsi"/>
        </w:rPr>
        <w:t>AM</w:t>
      </w:r>
      <w:r w:rsidR="00867DC0">
        <w:rPr>
          <w:rFonts w:asciiTheme="minorHAnsi" w:hAnsiTheme="minorHAnsi"/>
        </w:rPr>
        <w:t xml:space="preserve"> y PM</w:t>
      </w:r>
      <w:r w:rsidRPr="002C454A">
        <w:rPr>
          <w:rFonts w:asciiTheme="minorHAnsi" w:hAnsiTheme="minorHAnsi"/>
        </w:rPr>
        <w:t>.</w:t>
      </w:r>
    </w:p>
    <w:p w14:paraId="7CDCAE54" w14:textId="77777777" w:rsidR="00DE64CD" w:rsidRPr="0059075E" w:rsidRDefault="002E7008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10" w:name="_Toc399169949"/>
      <w:r w:rsidRPr="0059075E">
        <w:rPr>
          <w:rFonts w:asciiTheme="minorHAnsi" w:hAnsiTheme="minorHAnsi"/>
        </w:rPr>
        <w:t>Recorrido</w:t>
      </w:r>
      <w:bookmarkEnd w:id="10"/>
    </w:p>
    <w:p w14:paraId="7CDCAE55" w14:textId="7D5158D6" w:rsidR="004E6AA6" w:rsidRPr="0059075E" w:rsidRDefault="00BB4E95" w:rsidP="006D59ED">
      <w:pPr>
        <w:rPr>
          <w:rFonts w:asciiTheme="minorHAnsi" w:hAnsiTheme="minorHAnsi"/>
        </w:rPr>
      </w:pPr>
      <w:r>
        <w:rPr>
          <w:rFonts w:asciiTheme="minorHAnsi" w:hAnsiTheme="minorHAnsi"/>
        </w:rPr>
        <w:t>Como se mencionó en los alcances, y c</w:t>
      </w:r>
      <w:r w:rsidR="0063182F">
        <w:rPr>
          <w:rFonts w:asciiTheme="minorHAnsi" w:hAnsiTheme="minorHAnsi"/>
        </w:rPr>
        <w:t xml:space="preserve">on el objetivo de asegurar el registro de las condiciones normales de funcionamiento de la fuente, se comenzó con el recorrido fuera de la instalación (receptores sensibles) y luego se ingresó a la fuente, para el reconocimiento de las notas. Cabe destacar que no existen fuentes similares a la inspeccionada, en la zona.  </w:t>
      </w:r>
    </w:p>
    <w:p w14:paraId="7CDCAE58" w14:textId="77777777" w:rsidR="003179CC" w:rsidRDefault="003179CC" w:rsidP="002E7008">
      <w:pPr>
        <w:rPr>
          <w:rFonts w:asciiTheme="minorHAnsi" w:hAnsiTheme="minorHAnsi"/>
        </w:rPr>
      </w:pPr>
    </w:p>
    <w:p w14:paraId="7EB901E5" w14:textId="77777777" w:rsidR="00FF3889" w:rsidRDefault="00FF3889" w:rsidP="002E7008">
      <w:pPr>
        <w:rPr>
          <w:rFonts w:asciiTheme="minorHAnsi" w:hAnsiTheme="minorHAnsi"/>
        </w:rPr>
      </w:pPr>
    </w:p>
    <w:p w14:paraId="1A8AB524" w14:textId="77777777" w:rsidR="00FF3889" w:rsidRDefault="00FF3889" w:rsidP="002E7008">
      <w:pPr>
        <w:rPr>
          <w:rFonts w:asciiTheme="minorHAnsi" w:hAnsiTheme="minorHAnsi"/>
        </w:rPr>
      </w:pPr>
    </w:p>
    <w:p w14:paraId="66AF5991" w14:textId="77777777" w:rsidR="00FF3889" w:rsidRPr="0059075E" w:rsidRDefault="00FF3889" w:rsidP="002E7008">
      <w:pPr>
        <w:rPr>
          <w:rFonts w:asciiTheme="minorHAnsi" w:hAnsiTheme="minorHAnsi"/>
        </w:rPr>
        <w:sectPr w:rsidR="00FF3889" w:rsidRPr="0059075E" w:rsidSect="00453DAD">
          <w:headerReference w:type="default" r:id="rId15"/>
          <w:footerReference w:type="default" r:id="rId16"/>
          <w:footerReference w:type="first" r:id="rId17"/>
          <w:pgSz w:w="12240" w:h="15840" w:code="1"/>
          <w:pgMar w:top="2381" w:right="1701" w:bottom="1418" w:left="1701" w:header="709" w:footer="709" w:gutter="0"/>
          <w:cols w:space="708"/>
          <w:titlePg/>
          <w:docGrid w:linePitch="360"/>
        </w:sectPr>
      </w:pPr>
    </w:p>
    <w:p w14:paraId="7CDCAE59" w14:textId="7FF004C7" w:rsidR="002605B9" w:rsidRPr="0059075E" w:rsidRDefault="002605B9" w:rsidP="00416089">
      <w:pPr>
        <w:pStyle w:val="Descripcin"/>
        <w:jc w:val="left"/>
        <w:rPr>
          <w:rFonts w:asciiTheme="minorHAnsi" w:hAnsiTheme="minorHAnsi"/>
          <w:color w:val="auto"/>
          <w:sz w:val="22"/>
        </w:rPr>
      </w:pPr>
      <w:bookmarkStart w:id="11" w:name="_Ref356204748"/>
    </w:p>
    <w:p w14:paraId="6FFCB423" w14:textId="35CF3196" w:rsidR="00FF3889" w:rsidRPr="0059075E" w:rsidRDefault="00FF3889" w:rsidP="00FF388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2" w:name="_Toc399169981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Pr="0059075E">
        <w:rPr>
          <w:rFonts w:asciiTheme="minorHAnsi" w:hAnsiTheme="minorHAnsi"/>
          <w:noProof/>
          <w:color w:val="auto"/>
          <w:sz w:val="22"/>
        </w:rPr>
        <w:t>1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Recorrido realizado el día 1 </w:t>
      </w:r>
      <w:r>
        <w:rPr>
          <w:rFonts w:asciiTheme="minorHAnsi" w:hAnsiTheme="minorHAnsi"/>
          <w:color w:val="auto"/>
          <w:sz w:val="22"/>
        </w:rPr>
        <w:t>(Nocturno)</w:t>
      </w:r>
      <w:bookmarkEnd w:id="12"/>
    </w:p>
    <w:p w14:paraId="4C979907" w14:textId="77777777" w:rsidR="00FF3889" w:rsidRPr="0059075E" w:rsidRDefault="00FF3889" w:rsidP="00FF3889">
      <w:pPr>
        <w:pStyle w:val="Descripcin"/>
        <w:spacing w:after="0"/>
        <w:jc w:val="left"/>
        <w:rPr>
          <w:rFonts w:asciiTheme="minorHAnsi" w:hAnsiTheme="minorHAnsi"/>
          <w:noProof/>
          <w:color w:val="auto"/>
          <w:sz w:val="22"/>
          <w:lang w:eastAsia="es-CL"/>
        </w:rPr>
      </w:pPr>
      <w:r w:rsidRPr="007C30BA">
        <w:rPr>
          <w:noProof/>
          <w:color w:val="FF0000"/>
          <w:lang w:eastAsia="es-CL"/>
        </w:rPr>
        <mc:AlternateContent>
          <mc:Choice Requires="wps">
            <w:drawing>
              <wp:anchor distT="45720" distB="45720" distL="114300" distR="114300" simplePos="0" relativeHeight="251662848" behindDoc="0" locked="0" layoutInCell="1" allowOverlap="1" wp14:anchorId="34343CB1" wp14:editId="25F33C6D">
                <wp:simplePos x="0" y="0"/>
                <wp:positionH relativeFrom="margin">
                  <wp:posOffset>1170305</wp:posOffset>
                </wp:positionH>
                <wp:positionV relativeFrom="margin">
                  <wp:posOffset>1784985</wp:posOffset>
                </wp:positionV>
                <wp:extent cx="708660" cy="205740"/>
                <wp:effectExtent l="57150" t="38100" r="72390" b="99060"/>
                <wp:wrapNone/>
                <wp:docPr id="3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" cy="20574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E8BF3A" w14:textId="77777777" w:rsidR="00FF3889" w:rsidRPr="007C30BA" w:rsidRDefault="00FF3889" w:rsidP="00FF3889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Aquaprotein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343CB1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92.15pt;margin-top:140.55pt;width:55.8pt;height:16.2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14:paraId="04E8BF3A" w14:textId="77777777" w:rsidR="00FF3889" w:rsidRPr="007C30BA" w:rsidRDefault="00FF3889" w:rsidP="00FF3889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Aquaprotein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47488" behindDoc="0" locked="0" layoutInCell="1" allowOverlap="1" wp14:anchorId="1DEFE0CB" wp14:editId="7F61FA29">
            <wp:simplePos x="0" y="0"/>
            <wp:positionH relativeFrom="column">
              <wp:posOffset>-4445</wp:posOffset>
            </wp:positionH>
            <wp:positionV relativeFrom="paragraph">
              <wp:posOffset>129540</wp:posOffset>
            </wp:positionV>
            <wp:extent cx="478155" cy="584200"/>
            <wp:effectExtent l="0" t="0" r="0" b="6350"/>
            <wp:wrapNone/>
            <wp:docPr id="35" name="Imagen 35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30BA">
        <w:rPr>
          <w:noProof/>
          <w:color w:val="FF0000"/>
        </w:rPr>
        <w:t xml:space="preserve"> </w:t>
      </w:r>
      <w:r>
        <w:rPr>
          <w:rFonts w:asciiTheme="minorHAnsi" w:hAnsiTheme="minorHAnsi"/>
          <w:noProof/>
          <w:color w:val="auto"/>
          <w:sz w:val="22"/>
          <w:lang w:eastAsia="es-CL"/>
        </w:rPr>
        <w:drawing>
          <wp:inline distT="0" distB="0" distL="0" distR="0" wp14:anchorId="1B63B01F" wp14:editId="6CC6EB8E">
            <wp:extent cx="6800230" cy="4787826"/>
            <wp:effectExtent l="0" t="0" r="63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corrido dia 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230" cy="478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0B661" w14:textId="6ED67430" w:rsidR="00FF3889" w:rsidRDefault="00FF3889" w:rsidP="00FF3889">
      <w:r w:rsidRPr="0059075E">
        <w:rPr>
          <w:rFonts w:asciiTheme="minorHAnsi" w:hAnsiTheme="minorHAnsi"/>
        </w:rPr>
        <w:t>Fuente: Elaboración propia</w:t>
      </w:r>
      <w:r>
        <w:rPr>
          <w:rFonts w:asciiTheme="minorHAnsi" w:hAnsiTheme="minorHAnsi"/>
        </w:rPr>
        <w:t xml:space="preserve"> en base a imagen Google Earth</w:t>
      </w:r>
      <w:r w:rsidRPr="0059075E">
        <w:rPr>
          <w:rFonts w:asciiTheme="minorHAnsi" w:hAnsiTheme="minorHAnsi"/>
        </w:rPr>
        <w:t>.</w:t>
      </w:r>
    </w:p>
    <w:p w14:paraId="4F8181E7" w14:textId="77777777" w:rsidR="00FF3889" w:rsidRDefault="00FF3889" w:rsidP="00FF3889"/>
    <w:p w14:paraId="7CDCAE5A" w14:textId="7B8D6563" w:rsidR="00276EDE" w:rsidRPr="0059075E" w:rsidRDefault="003179CC" w:rsidP="002605B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3" w:name="_Toc399169982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FF3889">
        <w:rPr>
          <w:rFonts w:asciiTheme="minorHAnsi" w:hAnsiTheme="minorHAnsi"/>
          <w:noProof/>
          <w:color w:val="auto"/>
          <w:sz w:val="22"/>
        </w:rPr>
        <w:t>2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11"/>
      <w:r w:rsidRPr="0059075E">
        <w:rPr>
          <w:rFonts w:asciiTheme="minorHAnsi" w:hAnsiTheme="minorHAnsi"/>
          <w:color w:val="auto"/>
          <w:sz w:val="22"/>
        </w:rPr>
        <w:t xml:space="preserve"> – Recorrido </w:t>
      </w:r>
      <w:r w:rsidR="0059075E" w:rsidRPr="0059075E">
        <w:rPr>
          <w:rFonts w:asciiTheme="minorHAnsi" w:hAnsiTheme="minorHAnsi"/>
          <w:color w:val="auto"/>
          <w:sz w:val="22"/>
        </w:rPr>
        <w:t xml:space="preserve">realizado el día </w:t>
      </w:r>
      <w:r w:rsidR="00FF3889">
        <w:rPr>
          <w:rFonts w:asciiTheme="minorHAnsi" w:hAnsiTheme="minorHAnsi"/>
          <w:color w:val="auto"/>
          <w:sz w:val="22"/>
        </w:rPr>
        <w:t>2</w:t>
      </w:r>
      <w:r w:rsidR="0059075E" w:rsidRPr="0059075E">
        <w:rPr>
          <w:rFonts w:asciiTheme="minorHAnsi" w:hAnsiTheme="minorHAnsi"/>
          <w:color w:val="auto"/>
          <w:sz w:val="22"/>
        </w:rPr>
        <w:t xml:space="preserve"> </w:t>
      </w:r>
      <w:r w:rsidR="001A26C3">
        <w:rPr>
          <w:rFonts w:asciiTheme="minorHAnsi" w:hAnsiTheme="minorHAnsi"/>
          <w:color w:val="auto"/>
          <w:sz w:val="22"/>
        </w:rPr>
        <w:t>(AM-PM</w:t>
      </w:r>
      <w:r w:rsidR="0092530F">
        <w:rPr>
          <w:rFonts w:asciiTheme="minorHAnsi" w:hAnsiTheme="minorHAnsi"/>
          <w:color w:val="auto"/>
          <w:sz w:val="22"/>
        </w:rPr>
        <w:t>-Nocturno</w:t>
      </w:r>
      <w:r w:rsidR="001A26C3">
        <w:rPr>
          <w:rFonts w:asciiTheme="minorHAnsi" w:hAnsiTheme="minorHAnsi"/>
          <w:color w:val="auto"/>
          <w:sz w:val="22"/>
        </w:rPr>
        <w:t>)</w:t>
      </w:r>
      <w:bookmarkEnd w:id="13"/>
    </w:p>
    <w:p w14:paraId="7CDCAE5B" w14:textId="26A4C417" w:rsidR="003179CC" w:rsidRPr="0059075E" w:rsidRDefault="007C30BA" w:rsidP="002605B9">
      <w:pPr>
        <w:pStyle w:val="Descripcin"/>
        <w:spacing w:after="0"/>
        <w:jc w:val="left"/>
        <w:rPr>
          <w:rFonts w:asciiTheme="minorHAnsi" w:hAnsiTheme="minorHAnsi"/>
          <w:noProof/>
          <w:color w:val="auto"/>
          <w:sz w:val="22"/>
          <w:lang w:eastAsia="es-CL"/>
        </w:rPr>
      </w:pPr>
      <w:r w:rsidRPr="007C30BA">
        <w:rPr>
          <w:noProof/>
          <w:color w:val="FF0000"/>
          <w:lang w:eastAsia="es-CL"/>
        </w:rPr>
        <mc:AlternateContent>
          <mc:Choice Requires="wps">
            <w:drawing>
              <wp:anchor distT="45720" distB="45720" distL="114300" distR="114300" simplePos="0" relativeHeight="251683328" behindDoc="0" locked="0" layoutInCell="1" allowOverlap="1" wp14:anchorId="024B6FD1" wp14:editId="26479FBF">
                <wp:simplePos x="0" y="0"/>
                <wp:positionH relativeFrom="margin">
                  <wp:posOffset>1170305</wp:posOffset>
                </wp:positionH>
                <wp:positionV relativeFrom="margin">
                  <wp:posOffset>1784985</wp:posOffset>
                </wp:positionV>
                <wp:extent cx="708660" cy="205740"/>
                <wp:effectExtent l="57150" t="38100" r="72390" b="9906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" cy="20574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5DF33" w14:textId="20EFB237" w:rsidR="00D73F51" w:rsidRPr="007C30BA" w:rsidRDefault="00D73F51" w:rsidP="007C30BA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Aquaprotein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B6FD1" id="_x0000_s1027" type="#_x0000_t202" style="position:absolute;margin-left:92.15pt;margin-top:140.55pt;width:55.8pt;height:16.2pt;z-index:25168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14:paraId="4DC5DF33" w14:textId="20EFB237" w:rsidR="00D73F51" w:rsidRPr="007C30BA" w:rsidRDefault="00D73F51" w:rsidP="007C30BA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Aquaprotein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A3E0D"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76160" behindDoc="0" locked="0" layoutInCell="1" allowOverlap="1" wp14:anchorId="7CDCB006" wp14:editId="24C8314A">
            <wp:simplePos x="0" y="0"/>
            <wp:positionH relativeFrom="column">
              <wp:posOffset>-4445</wp:posOffset>
            </wp:positionH>
            <wp:positionV relativeFrom="paragraph">
              <wp:posOffset>129540</wp:posOffset>
            </wp:positionV>
            <wp:extent cx="478155" cy="584200"/>
            <wp:effectExtent l="0" t="0" r="0" b="6350"/>
            <wp:wrapNone/>
            <wp:docPr id="38" name="Imagen 38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30BA">
        <w:rPr>
          <w:noProof/>
          <w:color w:val="FF0000"/>
        </w:rPr>
        <w:t xml:space="preserve"> </w:t>
      </w:r>
      <w:r w:rsidR="005A3E0D">
        <w:rPr>
          <w:rFonts w:asciiTheme="minorHAnsi" w:hAnsiTheme="minorHAnsi"/>
          <w:noProof/>
          <w:color w:val="auto"/>
          <w:sz w:val="22"/>
          <w:lang w:eastAsia="es-CL"/>
        </w:rPr>
        <w:drawing>
          <wp:inline distT="0" distB="0" distL="0" distR="0" wp14:anchorId="30A87C27" wp14:editId="2F17A1A0">
            <wp:extent cx="6800231" cy="4787826"/>
            <wp:effectExtent l="0" t="0" r="63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corrido dia 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231" cy="478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CCE9C" w14:textId="12E618A9" w:rsidR="00BA4412" w:rsidRPr="0059075E" w:rsidRDefault="003179CC" w:rsidP="00BA4412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Fuente: Elaboración propia</w:t>
      </w:r>
      <w:r w:rsidR="009D1590">
        <w:rPr>
          <w:rFonts w:asciiTheme="minorHAnsi" w:hAnsiTheme="minorHAnsi"/>
        </w:rPr>
        <w:t xml:space="preserve"> en base a imagen Google Earth</w:t>
      </w:r>
      <w:r w:rsidRPr="0059075E">
        <w:rPr>
          <w:rFonts w:asciiTheme="minorHAnsi" w:hAnsiTheme="minorHAnsi"/>
        </w:rPr>
        <w:t>.</w:t>
      </w:r>
    </w:p>
    <w:p w14:paraId="165F196E" w14:textId="2E8A44D6" w:rsidR="00BA4412" w:rsidRPr="0059075E" w:rsidRDefault="00BA4412" w:rsidP="00A517F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0F7058BC" w14:textId="77777777" w:rsidR="00921813" w:rsidRDefault="00921813" w:rsidP="00A517F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7CDCAE62" w14:textId="762ADDD8" w:rsidR="00626486" w:rsidRPr="0059075E" w:rsidRDefault="00A517F9" w:rsidP="00A517F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4" w:name="_Toc399169983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FF3889">
        <w:rPr>
          <w:rFonts w:asciiTheme="minorHAnsi" w:hAnsiTheme="minorHAnsi"/>
          <w:noProof/>
          <w:color w:val="auto"/>
          <w:sz w:val="22"/>
        </w:rPr>
        <w:t>3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Recorrido realizado día </w:t>
      </w:r>
      <w:r w:rsidR="00FF3889">
        <w:rPr>
          <w:rFonts w:asciiTheme="minorHAnsi" w:hAnsiTheme="minorHAnsi"/>
          <w:color w:val="auto"/>
          <w:sz w:val="22"/>
        </w:rPr>
        <w:t>3</w:t>
      </w:r>
      <w:r w:rsidR="00544734">
        <w:rPr>
          <w:rFonts w:asciiTheme="minorHAnsi" w:hAnsiTheme="minorHAnsi"/>
          <w:color w:val="auto"/>
          <w:sz w:val="22"/>
        </w:rPr>
        <w:t xml:space="preserve"> </w:t>
      </w:r>
      <w:r w:rsidR="001A26C3">
        <w:rPr>
          <w:rFonts w:asciiTheme="minorHAnsi" w:hAnsiTheme="minorHAnsi"/>
          <w:color w:val="auto"/>
          <w:sz w:val="22"/>
        </w:rPr>
        <w:t>(AM-PM)</w:t>
      </w:r>
      <w:bookmarkEnd w:id="14"/>
    </w:p>
    <w:p w14:paraId="7CDCAE63" w14:textId="577EC21E" w:rsidR="00626486" w:rsidRPr="0059075E" w:rsidRDefault="001A26C3" w:rsidP="00A517F9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  <w:r w:rsidRPr="007C30BA">
        <w:rPr>
          <w:noProof/>
          <w:color w:val="FF0000"/>
          <w:lang w:eastAsia="es-CL"/>
        </w:rPr>
        <mc:AlternateContent>
          <mc:Choice Requires="wps">
            <w:drawing>
              <wp:anchor distT="45720" distB="45720" distL="114300" distR="114300" simplePos="0" relativeHeight="251639296" behindDoc="0" locked="0" layoutInCell="1" allowOverlap="1" wp14:anchorId="328B5258" wp14:editId="38A04460">
                <wp:simplePos x="0" y="0"/>
                <wp:positionH relativeFrom="margin">
                  <wp:posOffset>560705</wp:posOffset>
                </wp:positionH>
                <wp:positionV relativeFrom="margin">
                  <wp:posOffset>1830705</wp:posOffset>
                </wp:positionV>
                <wp:extent cx="708660" cy="205740"/>
                <wp:effectExtent l="57150" t="38100" r="72390" b="9906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" cy="20574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E90A3E" w14:textId="77777777" w:rsidR="00D73F51" w:rsidRPr="007C30BA" w:rsidRDefault="00D73F51" w:rsidP="001A26C3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Aquaprotein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B5258" id="_x0000_s1028" type="#_x0000_t202" style="position:absolute;margin-left:44.15pt;margin-top:144.15pt;width:55.8pt;height:16.2pt;z-index:251639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14:paraId="78E90A3E" w14:textId="77777777" w:rsidR="00D73F51" w:rsidRPr="007C30BA" w:rsidRDefault="00D73F51" w:rsidP="001A26C3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Aquaprotein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A3E0D"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33152" behindDoc="0" locked="0" layoutInCell="1" allowOverlap="1" wp14:anchorId="7CDCB00E" wp14:editId="776BFB20">
            <wp:simplePos x="0" y="0"/>
            <wp:positionH relativeFrom="column">
              <wp:posOffset>-635</wp:posOffset>
            </wp:positionH>
            <wp:positionV relativeFrom="paragraph">
              <wp:posOffset>163195</wp:posOffset>
            </wp:positionV>
            <wp:extent cx="478155" cy="584200"/>
            <wp:effectExtent l="0" t="0" r="0" b="6350"/>
            <wp:wrapNone/>
            <wp:docPr id="33" name="Imagen 33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E0D">
        <w:rPr>
          <w:rFonts w:asciiTheme="minorHAnsi" w:hAnsiTheme="minorHAnsi"/>
          <w:noProof/>
          <w:color w:val="auto"/>
          <w:sz w:val="22"/>
          <w:lang w:eastAsia="es-CL"/>
        </w:rPr>
        <w:drawing>
          <wp:inline distT="0" distB="0" distL="0" distR="0" wp14:anchorId="3BD75EDF" wp14:editId="1F4F8454">
            <wp:extent cx="6800224" cy="4787821"/>
            <wp:effectExtent l="0" t="0" r="63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corrido dia 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224" cy="478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AE65" w14:textId="4E09D9C0" w:rsidR="00A517F9" w:rsidRPr="0059075E" w:rsidRDefault="00A517F9" w:rsidP="00A517F9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Fuente: </w:t>
      </w:r>
      <w:r w:rsidR="00003C9C" w:rsidRPr="0059075E">
        <w:rPr>
          <w:rFonts w:asciiTheme="minorHAnsi" w:hAnsiTheme="minorHAnsi"/>
        </w:rPr>
        <w:t>Elaboración propia</w:t>
      </w:r>
      <w:r w:rsidR="00003C9C">
        <w:rPr>
          <w:rFonts w:asciiTheme="minorHAnsi" w:hAnsiTheme="minorHAnsi"/>
        </w:rPr>
        <w:t xml:space="preserve"> en base a imagen Google Earth</w:t>
      </w:r>
      <w:r w:rsidRPr="0059075E">
        <w:rPr>
          <w:rFonts w:asciiTheme="minorHAnsi" w:hAnsiTheme="minorHAnsi"/>
        </w:rPr>
        <w:t>.</w:t>
      </w:r>
    </w:p>
    <w:p w14:paraId="7CDCAE66" w14:textId="77777777" w:rsidR="00A517F9" w:rsidRDefault="00A517F9" w:rsidP="00A517F9">
      <w:pPr>
        <w:rPr>
          <w:rFonts w:asciiTheme="minorHAnsi" w:hAnsiTheme="minorHAnsi"/>
        </w:rPr>
      </w:pPr>
    </w:p>
    <w:p w14:paraId="34CA1064" w14:textId="77777777" w:rsidR="00BB4E95" w:rsidRPr="0059075E" w:rsidRDefault="00BB4E95" w:rsidP="00A517F9">
      <w:pPr>
        <w:rPr>
          <w:rFonts w:asciiTheme="minorHAnsi" w:hAnsiTheme="minorHAnsi"/>
        </w:rPr>
      </w:pPr>
    </w:p>
    <w:p w14:paraId="7CDCAE68" w14:textId="77777777" w:rsidR="003179CC" w:rsidRPr="00A553B6" w:rsidRDefault="00322ADC" w:rsidP="00551172">
      <w:pPr>
        <w:pStyle w:val="Ttulo1"/>
        <w:numPr>
          <w:ilvl w:val="0"/>
          <w:numId w:val="7"/>
        </w:numPr>
        <w:rPr>
          <w:rFonts w:asciiTheme="minorHAnsi" w:hAnsiTheme="minorHAnsi"/>
        </w:rPr>
      </w:pPr>
      <w:bookmarkStart w:id="15" w:name="_Toc399169950"/>
      <w:r w:rsidRPr="00A553B6">
        <w:rPr>
          <w:rFonts w:asciiTheme="minorHAnsi" w:hAnsiTheme="minorHAnsi"/>
        </w:rPr>
        <w:t>R</w:t>
      </w:r>
      <w:r w:rsidR="00E249DF" w:rsidRPr="00A553B6">
        <w:rPr>
          <w:rFonts w:asciiTheme="minorHAnsi" w:hAnsiTheme="minorHAnsi"/>
        </w:rPr>
        <w:t>ESULTADOS</w:t>
      </w:r>
      <w:bookmarkEnd w:id="15"/>
    </w:p>
    <w:p w14:paraId="7CDCAE69" w14:textId="42B2EE7C" w:rsidR="00322ADC" w:rsidRDefault="00322ADC" w:rsidP="003B3FBD">
      <w:pPr>
        <w:pStyle w:val="Descripcin"/>
        <w:spacing w:after="0"/>
        <w:rPr>
          <w:rFonts w:asciiTheme="minorHAnsi" w:hAnsiTheme="minorHAnsi"/>
          <w:b w:val="0"/>
          <w:bCs w:val="0"/>
          <w:color w:val="auto"/>
          <w:sz w:val="22"/>
          <w:szCs w:val="24"/>
        </w:rPr>
      </w:pPr>
      <w:r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A continuación</w:t>
      </w:r>
      <w:r w:rsidR="00003C9C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</w:t>
      </w:r>
      <w:r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</w:t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(</w:t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begin"/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instrText xml:space="preserve"> REF _Ref356205273 \h  \* MERGEFORMAT </w:instrText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separate"/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Tabla N° 2</w:t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end"/>
      </w:r>
      <w:r w:rsidR="00470BCB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)</w:t>
      </w:r>
      <w:r w:rsidR="00470BCB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</w:t>
      </w:r>
      <w:r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se presentan </w:t>
      </w:r>
      <w:r w:rsidR="00761AA8">
        <w:rPr>
          <w:rFonts w:asciiTheme="minorHAnsi" w:hAnsiTheme="minorHAnsi"/>
          <w:b w:val="0"/>
          <w:bCs w:val="0"/>
          <w:color w:val="auto"/>
          <w:sz w:val="22"/>
          <w:szCs w:val="24"/>
        </w:rPr>
        <w:t>los registros de olor percibido, en función de la intensidad de o</w:t>
      </w:r>
      <w:r w:rsidR="003353FA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lor </w:t>
      </w:r>
      <w:r w:rsidR="00793A2F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registradas</w:t>
      </w:r>
      <w:r w:rsidR="003353FA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, </w:t>
      </w:r>
      <w:r w:rsidR="00761AA8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la que </w:t>
      </w:r>
      <w:r w:rsidR="00470BCB">
        <w:rPr>
          <w:rFonts w:asciiTheme="minorHAnsi" w:hAnsiTheme="minorHAnsi"/>
          <w:b w:val="0"/>
          <w:bCs w:val="0"/>
          <w:color w:val="auto"/>
          <w:sz w:val="22"/>
          <w:szCs w:val="24"/>
        </w:rPr>
        <w:t>corresponde</w:t>
      </w:r>
      <w:r w:rsidR="002C1678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a la fuerza con la que se </w:t>
      </w:r>
      <w:r w:rsidR="00D8745F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percibió</w:t>
      </w:r>
      <w:r w:rsidR="002C1678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el olor</w:t>
      </w:r>
      <w:r w:rsidR="00470BCB">
        <w:rPr>
          <w:rFonts w:asciiTheme="minorHAnsi" w:hAnsiTheme="minorHAnsi"/>
          <w:b w:val="0"/>
          <w:bCs w:val="0"/>
          <w:color w:val="auto"/>
          <w:sz w:val="22"/>
          <w:szCs w:val="24"/>
        </w:rPr>
        <w:t>,</w:t>
      </w:r>
      <w:r w:rsidR="00237EE4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en una escala de 1 a 5 (muy leve a muy fuerte)</w:t>
      </w:r>
      <w:r w:rsidR="002C1678" w:rsidRPr="00A553B6">
        <w:rPr>
          <w:rFonts w:asciiTheme="minorHAnsi" w:hAnsiTheme="minorHAnsi"/>
          <w:b w:val="0"/>
          <w:bCs w:val="0"/>
          <w:color w:val="auto"/>
          <w:sz w:val="22"/>
          <w:szCs w:val="24"/>
        </w:rPr>
        <w:t>.</w:t>
      </w:r>
      <w:r w:rsidR="0063182F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Cabe destacar que el primer día de medición no se percibieron olores, por lo tanto los resultados se presentan desde el día 2.</w:t>
      </w:r>
    </w:p>
    <w:p w14:paraId="18E82EB6" w14:textId="77777777" w:rsidR="00B34026" w:rsidRPr="00B34026" w:rsidRDefault="00B34026" w:rsidP="00B34026"/>
    <w:p w14:paraId="7CDCAE78" w14:textId="77777777" w:rsidR="00610057" w:rsidRPr="00921813" w:rsidRDefault="00610057" w:rsidP="005F44C1">
      <w:pPr>
        <w:pStyle w:val="Descripcin"/>
        <w:spacing w:after="0"/>
        <w:jc w:val="center"/>
        <w:rPr>
          <w:rFonts w:asciiTheme="minorHAnsi" w:hAnsiTheme="minorHAnsi"/>
          <w:color w:val="FF0000"/>
          <w:sz w:val="22"/>
        </w:rPr>
      </w:pPr>
      <w:bookmarkStart w:id="16" w:name="_Ref356205273"/>
    </w:p>
    <w:p w14:paraId="0A3C4D73" w14:textId="46E38F8A" w:rsidR="007C30BA" w:rsidRPr="007C30BA" w:rsidRDefault="00CA6DDB" w:rsidP="00BB4E95">
      <w:pPr>
        <w:pStyle w:val="Descripcin"/>
        <w:spacing w:after="0"/>
        <w:jc w:val="center"/>
      </w:pPr>
      <w:bookmarkStart w:id="17" w:name="_Toc399169968"/>
      <w:r w:rsidRPr="00A553B6">
        <w:rPr>
          <w:rFonts w:asciiTheme="minorHAnsi" w:hAnsiTheme="minorHAnsi"/>
          <w:color w:val="auto"/>
          <w:sz w:val="22"/>
        </w:rPr>
        <w:t xml:space="preserve">Tabla N° </w:t>
      </w:r>
      <w:r w:rsidRPr="00A553B6">
        <w:rPr>
          <w:rFonts w:asciiTheme="minorHAnsi" w:hAnsiTheme="minorHAnsi"/>
          <w:color w:val="auto"/>
          <w:sz w:val="22"/>
        </w:rPr>
        <w:fldChar w:fldCharType="begin"/>
      </w:r>
      <w:r w:rsidRPr="00A553B6">
        <w:rPr>
          <w:rFonts w:asciiTheme="minorHAnsi" w:hAnsiTheme="minorHAnsi"/>
          <w:color w:val="auto"/>
          <w:sz w:val="22"/>
        </w:rPr>
        <w:instrText xml:space="preserve"> SEQ Tabla_N° \* ARABIC </w:instrText>
      </w:r>
      <w:r w:rsidRPr="00A553B6">
        <w:rPr>
          <w:rFonts w:asciiTheme="minorHAnsi" w:hAnsiTheme="minorHAnsi"/>
          <w:color w:val="auto"/>
          <w:sz w:val="22"/>
        </w:rPr>
        <w:fldChar w:fldCharType="separate"/>
      </w:r>
      <w:r w:rsidR="00AA65A9">
        <w:rPr>
          <w:rFonts w:asciiTheme="minorHAnsi" w:hAnsiTheme="minorHAnsi"/>
          <w:noProof/>
          <w:color w:val="auto"/>
          <w:sz w:val="22"/>
        </w:rPr>
        <w:t>2</w:t>
      </w:r>
      <w:r w:rsidRPr="00A553B6">
        <w:rPr>
          <w:rFonts w:asciiTheme="minorHAnsi" w:hAnsiTheme="minorHAnsi"/>
          <w:color w:val="auto"/>
          <w:sz w:val="22"/>
        </w:rPr>
        <w:fldChar w:fldCharType="end"/>
      </w:r>
      <w:bookmarkEnd w:id="16"/>
      <w:r w:rsidRPr="00A553B6">
        <w:rPr>
          <w:rFonts w:asciiTheme="minorHAnsi" w:hAnsiTheme="minorHAnsi"/>
          <w:color w:val="auto"/>
          <w:sz w:val="22"/>
        </w:rPr>
        <w:t xml:space="preserve"> – Intensidades y notas de olor percibidas</w:t>
      </w:r>
      <w:r w:rsidR="00A9261F">
        <w:rPr>
          <w:rFonts w:asciiTheme="minorHAnsi" w:hAnsiTheme="minorHAnsi"/>
          <w:color w:val="auto"/>
          <w:sz w:val="22"/>
        </w:rPr>
        <w:t xml:space="preserve"> </w:t>
      </w:r>
      <w:r w:rsidR="00AA65A9">
        <w:rPr>
          <w:rFonts w:asciiTheme="minorHAnsi" w:hAnsiTheme="minorHAnsi"/>
          <w:color w:val="auto"/>
          <w:sz w:val="22"/>
        </w:rPr>
        <w:t xml:space="preserve">día </w:t>
      </w:r>
      <w:r w:rsidR="00FF3889">
        <w:rPr>
          <w:rFonts w:asciiTheme="minorHAnsi" w:hAnsiTheme="minorHAnsi"/>
          <w:color w:val="auto"/>
          <w:sz w:val="22"/>
        </w:rPr>
        <w:t>2</w:t>
      </w:r>
      <w:bookmarkEnd w:id="17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7"/>
        <w:gridCol w:w="4008"/>
        <w:gridCol w:w="242"/>
        <w:gridCol w:w="242"/>
        <w:gridCol w:w="242"/>
        <w:gridCol w:w="242"/>
        <w:gridCol w:w="242"/>
        <w:gridCol w:w="2334"/>
        <w:gridCol w:w="2096"/>
        <w:gridCol w:w="999"/>
        <w:gridCol w:w="847"/>
      </w:tblGrid>
      <w:tr w:rsidR="00E31E48" w:rsidRPr="00C95633" w14:paraId="288C4E95" w14:textId="77777777" w:rsidTr="00BB4E95">
        <w:trPr>
          <w:trHeight w:val="300"/>
          <w:tblHeader/>
          <w:jc w:val="center"/>
        </w:trPr>
        <w:tc>
          <w:tcPr>
            <w:tcW w:w="1852" w:type="pct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0100BB8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sz w:val="20"/>
                <w:szCs w:val="20"/>
              </w:rPr>
              <w:br w:type="page"/>
            </w: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Punto</w:t>
            </w:r>
          </w:p>
        </w:tc>
        <w:tc>
          <w:tcPr>
            <w:tcW w:w="512" w:type="pct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29E4ACA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Intensidad</w:t>
            </w:r>
          </w:p>
        </w:tc>
        <w:tc>
          <w:tcPr>
            <w:tcW w:w="1860" w:type="pct"/>
            <w:gridSpan w:val="2"/>
            <w:shd w:val="clear" w:color="auto" w:fill="D9D9D9" w:themeFill="background1" w:themeFillShade="D9"/>
            <w:vAlign w:val="center"/>
          </w:tcPr>
          <w:p w14:paraId="1DA80306" w14:textId="35D7DE3D" w:rsidR="00E31E48" w:rsidRPr="00C95633" w:rsidRDefault="00E31E48" w:rsidP="00B34026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 xml:space="preserve">Notas de olor – Día </w:t>
            </w:r>
            <w:r w:rsidR="00B34026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2</w:t>
            </w:r>
          </w:p>
        </w:tc>
        <w:tc>
          <w:tcPr>
            <w:tcW w:w="776" w:type="pct"/>
            <w:gridSpan w:val="2"/>
            <w:shd w:val="clear" w:color="auto" w:fill="D9D9D9" w:themeFill="background1" w:themeFillShade="D9"/>
            <w:vAlign w:val="center"/>
          </w:tcPr>
          <w:p w14:paraId="5188B646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Coordenadas (m)</w:t>
            </w:r>
          </w:p>
          <w:p w14:paraId="04C58502" w14:textId="527128B5" w:rsidR="00E31E48" w:rsidRPr="00C95633" w:rsidRDefault="009E457F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WGS84 H19</w:t>
            </w:r>
            <w:r w:rsidR="00E31E48"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S</w:t>
            </w:r>
          </w:p>
        </w:tc>
      </w:tr>
      <w:tr w:rsidR="00E31E48" w:rsidRPr="00C95633" w14:paraId="0D214CB5" w14:textId="77777777" w:rsidTr="00BB4E95">
        <w:trPr>
          <w:trHeight w:val="273"/>
          <w:tblHeader/>
          <w:jc w:val="center"/>
        </w:trPr>
        <w:tc>
          <w:tcPr>
            <w:tcW w:w="1852" w:type="pct"/>
            <w:gridSpan w:val="2"/>
            <w:vMerge/>
            <w:vAlign w:val="center"/>
            <w:hideMark/>
          </w:tcPr>
          <w:p w14:paraId="29AF6E17" w14:textId="77777777" w:rsidR="00E31E48" w:rsidRPr="00C95633" w:rsidRDefault="00E31E48" w:rsidP="00F87043">
            <w:pPr>
              <w:spacing w:after="0" w:line="100" w:lineRule="atLeast"/>
              <w:jc w:val="left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A1F3887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1</w:t>
            </w:r>
          </w:p>
        </w:tc>
        <w:tc>
          <w:tcPr>
            <w:tcW w:w="102" w:type="pc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AC87A85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2</w:t>
            </w:r>
          </w:p>
        </w:tc>
        <w:tc>
          <w:tcPr>
            <w:tcW w:w="102" w:type="pc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811143C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3</w:t>
            </w:r>
          </w:p>
        </w:tc>
        <w:tc>
          <w:tcPr>
            <w:tcW w:w="102" w:type="pc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2422C6B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4</w:t>
            </w:r>
          </w:p>
        </w:tc>
        <w:tc>
          <w:tcPr>
            <w:tcW w:w="102" w:type="pc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FAEF0EA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5</w:t>
            </w:r>
          </w:p>
        </w:tc>
        <w:tc>
          <w:tcPr>
            <w:tcW w:w="986" w:type="pct"/>
            <w:shd w:val="clear" w:color="auto" w:fill="D9D9D9" w:themeFill="background1" w:themeFillShade="D9"/>
            <w:vAlign w:val="center"/>
          </w:tcPr>
          <w:p w14:paraId="255D3E84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Atribuibles a la Fuente</w:t>
            </w:r>
          </w:p>
        </w:tc>
        <w:tc>
          <w:tcPr>
            <w:tcW w:w="874" w:type="pct"/>
            <w:shd w:val="clear" w:color="auto" w:fill="D9D9D9" w:themeFill="background1" w:themeFillShade="D9"/>
            <w:vAlign w:val="center"/>
          </w:tcPr>
          <w:p w14:paraId="05340B06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Otras Fuentes</w:t>
            </w:r>
          </w:p>
        </w:tc>
        <w:tc>
          <w:tcPr>
            <w:tcW w:w="419" w:type="pct"/>
            <w:shd w:val="clear" w:color="auto" w:fill="D9D9D9" w:themeFill="background1" w:themeFillShade="D9"/>
            <w:vAlign w:val="center"/>
          </w:tcPr>
          <w:p w14:paraId="38979A14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Este</w:t>
            </w:r>
          </w:p>
        </w:tc>
        <w:tc>
          <w:tcPr>
            <w:tcW w:w="357" w:type="pct"/>
            <w:shd w:val="clear" w:color="auto" w:fill="D9D9D9" w:themeFill="background1" w:themeFillShade="D9"/>
            <w:vAlign w:val="center"/>
          </w:tcPr>
          <w:p w14:paraId="2AFED43F" w14:textId="77777777" w:rsidR="00E31E48" w:rsidRPr="00C95633" w:rsidRDefault="00E31E48" w:rsidP="00F87043">
            <w:pPr>
              <w:spacing w:after="0" w:line="100" w:lineRule="atLeast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Norte</w:t>
            </w:r>
          </w:p>
        </w:tc>
      </w:tr>
      <w:tr w:rsidR="0047095B" w:rsidRPr="00C95633" w14:paraId="7D87BB53" w14:textId="77777777" w:rsidTr="00BB4E95">
        <w:trPr>
          <w:trHeight w:val="256"/>
          <w:jc w:val="center"/>
        </w:trPr>
        <w:tc>
          <w:tcPr>
            <w:tcW w:w="236" w:type="pct"/>
            <w:vMerge w:val="restart"/>
            <w:textDirection w:val="btLr"/>
            <w:vAlign w:val="center"/>
            <w:hideMark/>
          </w:tcPr>
          <w:p w14:paraId="119E331A" w14:textId="0A93B2A2" w:rsidR="0047095B" w:rsidRPr="00C95633" w:rsidRDefault="0047095B" w:rsidP="00737273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sz w:val="20"/>
                <w:szCs w:val="20"/>
                <w:lang w:eastAsia="es-CL"/>
              </w:rPr>
              <w:t>Fuera de la instalación</w:t>
            </w: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1B3712" w14:textId="31EAC7B5" w:rsidR="0047095B" w:rsidRPr="00737273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Frente John Williams 0234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1CAA73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C3A977" w14:textId="2307C5B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48E9BC" w14:textId="49666EA3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3BB148" w14:textId="5FC6C6E4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0CE4C9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29B1AD64" w14:textId="7D6FC83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20559BEA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0F4B1788" w14:textId="5A338F3B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058</w:t>
            </w:r>
          </w:p>
        </w:tc>
        <w:tc>
          <w:tcPr>
            <w:tcW w:w="357" w:type="pct"/>
          </w:tcPr>
          <w:p w14:paraId="4ED286BC" w14:textId="3D69CD52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350</w:t>
            </w:r>
          </w:p>
        </w:tc>
      </w:tr>
      <w:tr w:rsidR="0047095B" w:rsidRPr="00C95633" w14:paraId="40EDA600" w14:textId="77777777" w:rsidTr="00BB4E95">
        <w:trPr>
          <w:trHeight w:val="191"/>
          <w:jc w:val="center"/>
        </w:trPr>
        <w:tc>
          <w:tcPr>
            <w:tcW w:w="236" w:type="pct"/>
            <w:vMerge/>
            <w:vAlign w:val="center"/>
            <w:hideMark/>
          </w:tcPr>
          <w:p w14:paraId="5B2A67F8" w14:textId="77777777" w:rsidR="0047095B" w:rsidRPr="00C95633" w:rsidRDefault="0047095B" w:rsidP="00D73F51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E38903" w14:textId="16FC3709" w:rsidR="0047095B" w:rsidRPr="0047095B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  <w:lang w:val="en-US"/>
              </w:rPr>
            </w:pPr>
            <w:r w:rsidRPr="0047095B">
              <w:rPr>
                <w:rFonts w:ascii="Calibri" w:hAnsi="Calibri"/>
                <w:sz w:val="20"/>
                <w:szCs w:val="20"/>
                <w:lang w:val="en-US"/>
              </w:rPr>
              <w:t>Frente John Williams/Mario Rocca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0BEB7E" w14:textId="77777777" w:rsidR="0047095B" w:rsidRP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val="en-US"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560B79" w14:textId="07D2C14D" w:rsidR="0047095B" w:rsidRP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val="en-US"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0324D5" w14:textId="48036F4C" w:rsidR="0047095B" w:rsidRP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val="en-US"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A8CD3A" w14:textId="34F734D8" w:rsidR="0047095B" w:rsidRPr="00737273" w:rsidRDefault="00BB4E95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D61FB5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568B4356" w14:textId="2710C93C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37A31941" w14:textId="34C28B38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070C9262" w14:textId="68023A6B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061</w:t>
            </w:r>
          </w:p>
        </w:tc>
        <w:tc>
          <w:tcPr>
            <w:tcW w:w="357" w:type="pct"/>
          </w:tcPr>
          <w:p w14:paraId="08585CD2" w14:textId="54A6A610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262</w:t>
            </w:r>
          </w:p>
        </w:tc>
      </w:tr>
      <w:tr w:rsidR="0047095B" w:rsidRPr="00C95633" w14:paraId="6B8A8EC3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073732D8" w14:textId="77777777" w:rsidR="0047095B" w:rsidRPr="00C95633" w:rsidRDefault="0047095B" w:rsidP="00D73F51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A63CD7" w14:textId="64D8044C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Frente </w:t>
            </w:r>
            <w:r w:rsidRPr="00D73F51">
              <w:rPr>
                <w:rFonts w:ascii="Calibri" w:hAnsi="Calibri"/>
                <w:sz w:val="20"/>
                <w:szCs w:val="20"/>
              </w:rPr>
              <w:t>John Williams 036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790308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763EB8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50F981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80897A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26EF54" w14:textId="411B70DA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986" w:type="pct"/>
          </w:tcPr>
          <w:p w14:paraId="0EB83379" w14:textId="5A77901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4B9B6726" w14:textId="37DFB286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23D0ED81" w14:textId="4C4208EC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076</w:t>
            </w:r>
          </w:p>
        </w:tc>
        <w:tc>
          <w:tcPr>
            <w:tcW w:w="357" w:type="pct"/>
          </w:tcPr>
          <w:p w14:paraId="21343965" w14:textId="3971D484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197</w:t>
            </w:r>
          </w:p>
        </w:tc>
      </w:tr>
      <w:tr w:rsidR="0047095B" w:rsidRPr="00C95633" w14:paraId="51395CE5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1B8415BD" w14:textId="77777777" w:rsidR="0047095B" w:rsidRPr="00C95633" w:rsidRDefault="0047095B" w:rsidP="00D73F51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42B898" w14:textId="4E29C202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Frente </w:t>
            </w:r>
            <w:r w:rsidRPr="00D73F51">
              <w:rPr>
                <w:rFonts w:ascii="Calibri" w:hAnsi="Calibri"/>
                <w:sz w:val="20"/>
                <w:szCs w:val="20"/>
              </w:rPr>
              <w:t>John Williams 052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B07D41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C1FEE2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5BD687" w14:textId="1D1F5124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41DC40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AB499D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4633AEA7" w14:textId="3962C6A8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47C0135C" w14:textId="1D6BE2AA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2EB39BCC" w14:textId="21C50016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078</w:t>
            </w:r>
          </w:p>
        </w:tc>
        <w:tc>
          <w:tcPr>
            <w:tcW w:w="357" w:type="pct"/>
          </w:tcPr>
          <w:p w14:paraId="3B6C9FC0" w14:textId="472D10F8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166</w:t>
            </w:r>
          </w:p>
        </w:tc>
      </w:tr>
      <w:tr w:rsidR="0047095B" w:rsidRPr="00C95633" w14:paraId="2CC34AF4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0683B0EB" w14:textId="77777777" w:rsidR="0047095B" w:rsidRPr="00C95633" w:rsidRDefault="0047095B" w:rsidP="00D73F51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26DC33" w14:textId="33049DDF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Frente </w:t>
            </w:r>
            <w:r w:rsidRPr="00D73F51">
              <w:rPr>
                <w:rFonts w:ascii="Calibri" w:hAnsi="Calibri"/>
                <w:sz w:val="20"/>
                <w:szCs w:val="20"/>
              </w:rPr>
              <w:t>John Williams 008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DA462D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C30849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21AD7E" w14:textId="178F86A9" w:rsidR="0047095B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96D81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BAA038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04A13A39" w14:textId="2BFC5D8D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384340D3" w14:textId="0B9DB501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071AA743" w14:textId="133FD689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082</w:t>
            </w:r>
          </w:p>
        </w:tc>
        <w:tc>
          <w:tcPr>
            <w:tcW w:w="357" w:type="pct"/>
          </w:tcPr>
          <w:p w14:paraId="248F6931" w14:textId="245B6173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107</w:t>
            </w:r>
          </w:p>
        </w:tc>
      </w:tr>
      <w:tr w:rsidR="0047095B" w:rsidRPr="00C95633" w14:paraId="17CB8F2B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4937CFFA" w14:textId="77777777" w:rsidR="0047095B" w:rsidRPr="00C95633" w:rsidRDefault="0047095B" w:rsidP="00D73F51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327A4A" w14:textId="73080154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 w:rsidRPr="00D73F51">
              <w:rPr>
                <w:rFonts w:ascii="Calibri" w:hAnsi="Calibri"/>
                <w:sz w:val="20"/>
                <w:szCs w:val="20"/>
              </w:rPr>
              <w:t>Frontis carabineros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8A6C3C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66FD4F" w14:textId="2D14B175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108C6E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E80B6F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0B995B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710737F5" w14:textId="711A2969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3CFAB49B" w14:textId="13B39729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78EF68DC" w14:textId="37486A24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260</w:t>
            </w:r>
          </w:p>
        </w:tc>
        <w:tc>
          <w:tcPr>
            <w:tcW w:w="357" w:type="pct"/>
          </w:tcPr>
          <w:p w14:paraId="1396B5DD" w14:textId="3EA4B8A7" w:rsidR="0047095B" w:rsidRPr="00737273" w:rsidRDefault="009E457F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093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9E457F">
              <w:rPr>
                <w:rFonts w:asciiTheme="minorHAnsi" w:hAnsiTheme="minorHAnsi"/>
                <w:sz w:val="20"/>
                <w:szCs w:val="20"/>
                <w:lang w:eastAsia="es-CL"/>
              </w:rPr>
              <w:t>846</w:t>
            </w:r>
          </w:p>
        </w:tc>
      </w:tr>
      <w:tr w:rsidR="0047095B" w:rsidRPr="00C95633" w14:paraId="1D28A384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6F40082B" w14:textId="77777777" w:rsidR="0047095B" w:rsidRPr="00C95633" w:rsidRDefault="0047095B" w:rsidP="0047095B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865A6D" w14:textId="3B15B115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Frente Aquaprotein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47C45D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45098A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8BC062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6053DC" w14:textId="356F27DE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7DD3BF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6E312265" w14:textId="0BA68170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6E017EFD" w14:textId="0DC05352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4A71AB51" w14:textId="3EBEF76A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419</w:t>
            </w:r>
          </w:p>
        </w:tc>
        <w:tc>
          <w:tcPr>
            <w:tcW w:w="357" w:type="pct"/>
          </w:tcPr>
          <w:p w14:paraId="05C62290" w14:textId="33E8631C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438</w:t>
            </w:r>
          </w:p>
        </w:tc>
      </w:tr>
      <w:tr w:rsidR="0047095B" w:rsidRPr="00C95633" w14:paraId="43049ABF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14CE70A0" w14:textId="77777777" w:rsidR="0047095B" w:rsidRPr="00C95633" w:rsidRDefault="0047095B" w:rsidP="0047095B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C372E1" w14:textId="53293101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Frente </w:t>
            </w:r>
            <w:r w:rsidRPr="00D73F51">
              <w:rPr>
                <w:rFonts w:ascii="Calibri" w:hAnsi="Calibri"/>
                <w:sz w:val="20"/>
                <w:szCs w:val="20"/>
              </w:rPr>
              <w:t>John Williams 0126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1B09E4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5735BD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B55933" w14:textId="6C34E251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2B9C38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14EE01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7CFB7826" w14:textId="74FE8F7E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563D3733" w14:textId="64D3B8CD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057B80DD" w14:textId="5D0AABC4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408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065</w:t>
            </w:r>
          </w:p>
        </w:tc>
        <w:tc>
          <w:tcPr>
            <w:tcW w:w="357" w:type="pct"/>
          </w:tcPr>
          <w:p w14:paraId="6E0B4FE3" w14:textId="786043EE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237</w:t>
            </w:r>
          </w:p>
        </w:tc>
      </w:tr>
      <w:tr w:rsidR="0047095B" w:rsidRPr="00C95633" w14:paraId="396B234D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375C4BF6" w14:textId="77777777" w:rsidR="0047095B" w:rsidRPr="00C95633" w:rsidRDefault="0047095B" w:rsidP="0047095B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DAF395" w14:textId="6E49C7A8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Costado </w:t>
            </w:r>
            <w:r w:rsidRPr="00D73F51">
              <w:rPr>
                <w:rFonts w:ascii="Calibri" w:hAnsi="Calibri"/>
                <w:sz w:val="20"/>
                <w:szCs w:val="20"/>
              </w:rPr>
              <w:t>Camino Aquaprotein 1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BF8573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6F8364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05B7B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927AD0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7E6496" w14:textId="1D0E389A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986" w:type="pct"/>
          </w:tcPr>
          <w:p w14:paraId="5EE5C554" w14:textId="29657D32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2FD004A7" w14:textId="3580B025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5A4F4C0A" w14:textId="29A49452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823</w:t>
            </w:r>
          </w:p>
        </w:tc>
        <w:tc>
          <w:tcPr>
            <w:tcW w:w="357" w:type="pct"/>
          </w:tcPr>
          <w:p w14:paraId="2F24FF83" w14:textId="448B70F7" w:rsidR="0047095B" w:rsidRPr="00737273" w:rsidRDefault="00CA610C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CA610C">
              <w:rPr>
                <w:rFonts w:asciiTheme="minorHAnsi" w:hAnsiTheme="minorHAnsi"/>
                <w:sz w:val="20"/>
                <w:szCs w:val="20"/>
                <w:lang w:eastAsia="es-CL"/>
              </w:rPr>
              <w:t>474</w:t>
            </w:r>
          </w:p>
        </w:tc>
      </w:tr>
      <w:tr w:rsidR="0047095B" w:rsidRPr="00C95633" w14:paraId="790AC6E9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07C3D537" w14:textId="77777777" w:rsidR="0047095B" w:rsidRPr="00C95633" w:rsidRDefault="0047095B" w:rsidP="0047095B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D748DD" w14:textId="1F7D5F23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 xml:space="preserve">Costado </w:t>
            </w:r>
            <w:r w:rsidRPr="00D73F51">
              <w:rPr>
                <w:rFonts w:ascii="Calibri" w:hAnsi="Calibri"/>
                <w:sz w:val="20"/>
                <w:szCs w:val="20"/>
              </w:rPr>
              <w:t>Camino Aquaprotein 2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1334BB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DAB9E3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9E5AC" w14:textId="2899D358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8CD7C4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3E63B3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986" w:type="pct"/>
          </w:tcPr>
          <w:p w14:paraId="1783C0A4" w14:textId="24F25223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34821BBC" w14:textId="7F45C242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7E6ED20F" w14:textId="4B169834" w:rsidR="0047095B" w:rsidRPr="00737273" w:rsidRDefault="00327A89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882</w:t>
            </w:r>
          </w:p>
        </w:tc>
        <w:tc>
          <w:tcPr>
            <w:tcW w:w="357" w:type="pct"/>
          </w:tcPr>
          <w:p w14:paraId="7C7D96B0" w14:textId="75618FC1" w:rsidR="0047095B" w:rsidRPr="00737273" w:rsidRDefault="00327A89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481</w:t>
            </w:r>
          </w:p>
        </w:tc>
      </w:tr>
      <w:tr w:rsidR="0047095B" w:rsidRPr="00C95633" w14:paraId="17EDA912" w14:textId="77777777" w:rsidTr="00BB4E95">
        <w:trPr>
          <w:trHeight w:val="300"/>
          <w:jc w:val="center"/>
        </w:trPr>
        <w:tc>
          <w:tcPr>
            <w:tcW w:w="236" w:type="pct"/>
            <w:vMerge/>
            <w:vAlign w:val="center"/>
          </w:tcPr>
          <w:p w14:paraId="683B90A2" w14:textId="77777777" w:rsidR="0047095B" w:rsidRPr="00C95633" w:rsidRDefault="0047095B" w:rsidP="0047095B">
            <w:pPr>
              <w:spacing w:after="0" w:line="100" w:lineRule="atLeast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617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288C57" w14:textId="0E8CA66D" w:rsidR="0047095B" w:rsidRPr="00D73F51" w:rsidRDefault="0047095B" w:rsidP="00B34026">
            <w:pPr>
              <w:pStyle w:val="Prrafodelista"/>
              <w:numPr>
                <w:ilvl w:val="0"/>
                <w:numId w:val="10"/>
              </w:numPr>
              <w:spacing w:after="0"/>
              <w:jc w:val="left"/>
              <w:rPr>
                <w:rFonts w:ascii="Calibri" w:hAnsi="Calibri"/>
                <w:sz w:val="20"/>
                <w:szCs w:val="20"/>
              </w:rPr>
            </w:pPr>
            <w:r w:rsidRPr="00D73F51">
              <w:rPr>
                <w:rFonts w:ascii="Calibri" w:hAnsi="Calibri"/>
                <w:sz w:val="20"/>
                <w:szCs w:val="20"/>
              </w:rPr>
              <w:t>Frente Pesquera Cañadon</w:t>
            </w: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9CB840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555681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E451E0" w14:textId="77777777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25F55C" w14:textId="77777777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102" w:type="pct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42B559" w14:textId="695A8B66" w:rsidR="0047095B" w:rsidRPr="0073727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986" w:type="pct"/>
          </w:tcPr>
          <w:p w14:paraId="5C33D299" w14:textId="323A4B00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874" w:type="pct"/>
          </w:tcPr>
          <w:p w14:paraId="4B232B6C" w14:textId="015BFD92" w:rsidR="0047095B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419" w:type="pct"/>
          </w:tcPr>
          <w:p w14:paraId="1F45A108" w14:textId="12556A72" w:rsidR="0047095B" w:rsidRPr="00737273" w:rsidRDefault="00327A89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702</w:t>
            </w:r>
          </w:p>
        </w:tc>
        <w:tc>
          <w:tcPr>
            <w:tcW w:w="357" w:type="pct"/>
          </w:tcPr>
          <w:p w14:paraId="4D3F7EBB" w14:textId="5D3D7C96" w:rsidR="0047095B" w:rsidRPr="00737273" w:rsidRDefault="00327A89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327A89">
              <w:rPr>
                <w:rFonts w:asciiTheme="minorHAnsi" w:hAnsiTheme="minorHAnsi"/>
                <w:sz w:val="20"/>
                <w:szCs w:val="20"/>
                <w:lang w:eastAsia="es-CL"/>
              </w:rPr>
              <w:t>456</w:t>
            </w:r>
          </w:p>
        </w:tc>
      </w:tr>
    </w:tbl>
    <w:p w14:paraId="6260CB33" w14:textId="77777777" w:rsidR="00130A90" w:rsidRDefault="00130A90" w:rsidP="00130A90">
      <w:pPr>
        <w:rPr>
          <w:color w:val="FF0000"/>
        </w:rPr>
      </w:pPr>
    </w:p>
    <w:p w14:paraId="1FEBD712" w14:textId="77777777" w:rsidR="00B34026" w:rsidRDefault="00B34026" w:rsidP="00130A90">
      <w:pPr>
        <w:rPr>
          <w:color w:val="FF0000"/>
        </w:rPr>
      </w:pPr>
    </w:p>
    <w:p w14:paraId="35A6904D" w14:textId="77777777" w:rsidR="00B34026" w:rsidRDefault="00B34026" w:rsidP="00130A90">
      <w:pPr>
        <w:rPr>
          <w:color w:val="FF0000"/>
        </w:rPr>
      </w:pPr>
    </w:p>
    <w:p w14:paraId="51FAADBE" w14:textId="77777777" w:rsidR="00B34026" w:rsidRDefault="00B34026" w:rsidP="00130A90">
      <w:pPr>
        <w:rPr>
          <w:color w:val="FF0000"/>
        </w:rPr>
      </w:pPr>
    </w:p>
    <w:p w14:paraId="09C621B5" w14:textId="25DAFC3F" w:rsidR="00AA65A9" w:rsidRDefault="00AA65A9" w:rsidP="00AA65A9">
      <w:pPr>
        <w:pStyle w:val="Descripcin"/>
        <w:spacing w:after="0"/>
        <w:jc w:val="center"/>
        <w:rPr>
          <w:rFonts w:asciiTheme="minorHAnsi" w:hAnsiTheme="minorHAnsi"/>
          <w:color w:val="auto"/>
          <w:sz w:val="22"/>
        </w:rPr>
      </w:pPr>
      <w:bookmarkStart w:id="18" w:name="_Toc399169969"/>
      <w:r w:rsidRPr="00A553B6">
        <w:rPr>
          <w:rFonts w:asciiTheme="minorHAnsi" w:hAnsiTheme="minorHAnsi"/>
          <w:color w:val="auto"/>
          <w:sz w:val="22"/>
        </w:rPr>
        <w:t xml:space="preserve">Tabla N° </w:t>
      </w:r>
      <w:r w:rsidRPr="00A553B6">
        <w:rPr>
          <w:rFonts w:asciiTheme="minorHAnsi" w:hAnsiTheme="minorHAnsi"/>
          <w:color w:val="auto"/>
          <w:sz w:val="22"/>
        </w:rPr>
        <w:fldChar w:fldCharType="begin"/>
      </w:r>
      <w:r w:rsidRPr="00A553B6">
        <w:rPr>
          <w:rFonts w:asciiTheme="minorHAnsi" w:hAnsiTheme="minorHAnsi"/>
          <w:color w:val="auto"/>
          <w:sz w:val="22"/>
        </w:rPr>
        <w:instrText xml:space="preserve"> SEQ Tabla_N° \* ARABIC </w:instrText>
      </w:r>
      <w:r w:rsidRPr="00A553B6">
        <w:rPr>
          <w:rFonts w:asciiTheme="minorHAnsi" w:hAnsiTheme="minorHAnsi"/>
          <w:color w:val="auto"/>
          <w:sz w:val="22"/>
        </w:rPr>
        <w:fldChar w:fldCharType="separate"/>
      </w:r>
      <w:r>
        <w:rPr>
          <w:rFonts w:asciiTheme="minorHAnsi" w:hAnsiTheme="minorHAnsi"/>
          <w:noProof/>
          <w:color w:val="auto"/>
          <w:sz w:val="22"/>
        </w:rPr>
        <w:t>3</w:t>
      </w:r>
      <w:r w:rsidRPr="00A553B6">
        <w:rPr>
          <w:rFonts w:asciiTheme="minorHAnsi" w:hAnsiTheme="minorHAnsi"/>
          <w:color w:val="auto"/>
          <w:sz w:val="22"/>
        </w:rPr>
        <w:fldChar w:fldCharType="end"/>
      </w:r>
      <w:r w:rsidRPr="00A553B6">
        <w:rPr>
          <w:rFonts w:asciiTheme="minorHAnsi" w:hAnsiTheme="minorHAnsi"/>
          <w:color w:val="auto"/>
          <w:sz w:val="22"/>
        </w:rPr>
        <w:t xml:space="preserve"> – Intensidades y notas de olor percibidas</w:t>
      </w:r>
      <w:r w:rsidR="00FF3889">
        <w:rPr>
          <w:rFonts w:asciiTheme="minorHAnsi" w:hAnsiTheme="minorHAnsi"/>
          <w:color w:val="auto"/>
          <w:sz w:val="22"/>
        </w:rPr>
        <w:t xml:space="preserve"> día 3</w:t>
      </w:r>
      <w:bookmarkEnd w:id="18"/>
    </w:p>
    <w:tbl>
      <w:tblPr>
        <w:tblW w:w="121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9"/>
        <w:gridCol w:w="3899"/>
        <w:gridCol w:w="247"/>
        <w:gridCol w:w="247"/>
        <w:gridCol w:w="247"/>
        <w:gridCol w:w="247"/>
        <w:gridCol w:w="247"/>
        <w:gridCol w:w="2672"/>
        <w:gridCol w:w="1814"/>
        <w:gridCol w:w="864"/>
        <w:gridCol w:w="997"/>
      </w:tblGrid>
      <w:tr w:rsidR="00A33DE7" w:rsidRPr="00C95633" w14:paraId="7CDCAE7F" w14:textId="77777777" w:rsidTr="00FE066D">
        <w:trPr>
          <w:trHeight w:val="300"/>
          <w:tblHeader/>
          <w:jc w:val="center"/>
        </w:trPr>
        <w:tc>
          <w:tcPr>
            <w:tcW w:w="4568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A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B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Intensidad</w:t>
            </w:r>
          </w:p>
        </w:tc>
        <w:tc>
          <w:tcPr>
            <w:tcW w:w="4486" w:type="dxa"/>
            <w:gridSpan w:val="2"/>
            <w:shd w:val="clear" w:color="auto" w:fill="D9D9D9" w:themeFill="background1" w:themeFillShade="D9"/>
            <w:vAlign w:val="center"/>
          </w:tcPr>
          <w:p w14:paraId="7CDCAE7C" w14:textId="7D860124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Notas de olor</w:t>
            </w:r>
            <w:r w:rsidR="004D017B"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 xml:space="preserve"> –</w:t>
            </w:r>
            <w:r w:rsidR="0047095B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 xml:space="preserve"> </w:t>
            </w:r>
            <w:r w:rsidR="004D017B"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 xml:space="preserve">Día </w:t>
            </w:r>
            <w:r w:rsidR="00B34026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3</w:t>
            </w:r>
          </w:p>
        </w:tc>
        <w:tc>
          <w:tcPr>
            <w:tcW w:w="1861" w:type="dxa"/>
            <w:gridSpan w:val="2"/>
            <w:shd w:val="clear" w:color="auto" w:fill="D9D9D9" w:themeFill="background1" w:themeFillShade="D9"/>
            <w:vAlign w:val="center"/>
          </w:tcPr>
          <w:p w14:paraId="7CDCAE7D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 xml:space="preserve">Coordenadas (m) </w:t>
            </w:r>
          </w:p>
          <w:p w14:paraId="7CDCAE7E" w14:textId="277697C1" w:rsidR="00A33DE7" w:rsidRPr="00C95633" w:rsidRDefault="00FE066D" w:rsidP="00B34026">
            <w:pPr>
              <w:spacing w:after="0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WGS84 H19</w:t>
            </w:r>
            <w:r w:rsidR="00A33DE7"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S</w:t>
            </w:r>
          </w:p>
        </w:tc>
      </w:tr>
      <w:tr w:rsidR="00A33DE7" w:rsidRPr="00C95633" w14:paraId="7CDCAE8A" w14:textId="77777777" w:rsidTr="00FE066D">
        <w:trPr>
          <w:trHeight w:val="273"/>
          <w:tblHeader/>
          <w:jc w:val="center"/>
        </w:trPr>
        <w:tc>
          <w:tcPr>
            <w:tcW w:w="4568" w:type="dxa"/>
            <w:gridSpan w:val="2"/>
            <w:vMerge/>
            <w:vAlign w:val="center"/>
            <w:hideMark/>
          </w:tcPr>
          <w:p w14:paraId="7CDCAE80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1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2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3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4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5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5</w:t>
            </w:r>
          </w:p>
        </w:tc>
        <w:tc>
          <w:tcPr>
            <w:tcW w:w="2672" w:type="dxa"/>
            <w:shd w:val="clear" w:color="auto" w:fill="D9D9D9" w:themeFill="background1" w:themeFillShade="D9"/>
            <w:vAlign w:val="center"/>
          </w:tcPr>
          <w:p w14:paraId="7CDCAE86" w14:textId="77777777" w:rsidR="00A33DE7" w:rsidRPr="00C95633" w:rsidRDefault="00AC1F68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Atribuibles a l</w:t>
            </w:r>
            <w:r w:rsidR="00A33DE7"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a Fuente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7CDCAE87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bCs/>
                <w:sz w:val="20"/>
                <w:szCs w:val="20"/>
                <w:lang w:eastAsia="es-CL"/>
              </w:rPr>
              <w:t>Otras Fuentes</w:t>
            </w:r>
          </w:p>
        </w:tc>
        <w:tc>
          <w:tcPr>
            <w:tcW w:w="864" w:type="dxa"/>
            <w:shd w:val="clear" w:color="auto" w:fill="D9D9D9" w:themeFill="background1" w:themeFillShade="D9"/>
            <w:vAlign w:val="center"/>
          </w:tcPr>
          <w:p w14:paraId="7CDCAE88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Este</w:t>
            </w:r>
          </w:p>
        </w:tc>
        <w:tc>
          <w:tcPr>
            <w:tcW w:w="997" w:type="dxa"/>
            <w:shd w:val="clear" w:color="auto" w:fill="D9D9D9" w:themeFill="background1" w:themeFillShade="D9"/>
            <w:vAlign w:val="center"/>
          </w:tcPr>
          <w:p w14:paraId="7CDCAE89" w14:textId="77777777" w:rsidR="00A33DE7" w:rsidRPr="00C95633" w:rsidRDefault="00A33DE7" w:rsidP="00B34026">
            <w:pPr>
              <w:spacing w:after="0"/>
              <w:jc w:val="center"/>
              <w:rPr>
                <w:rFonts w:asciiTheme="minorHAnsi" w:hAnsiTheme="minorHAnsi"/>
                <w:b/>
                <w:sz w:val="20"/>
                <w:szCs w:val="20"/>
                <w:lang w:eastAsia="es-CL"/>
              </w:rPr>
            </w:pPr>
            <w:r w:rsidRPr="00C95633">
              <w:rPr>
                <w:rFonts w:asciiTheme="minorHAnsi" w:hAnsiTheme="minorHAnsi"/>
                <w:b/>
                <w:sz w:val="20"/>
                <w:szCs w:val="20"/>
                <w:lang w:eastAsia="es-CL"/>
              </w:rPr>
              <w:t>Norte</w:t>
            </w:r>
          </w:p>
        </w:tc>
      </w:tr>
      <w:tr w:rsidR="0047095B" w:rsidRPr="00C95633" w14:paraId="7CDCAE96" w14:textId="77777777" w:rsidTr="00FE066D">
        <w:trPr>
          <w:trHeight w:val="300"/>
          <w:jc w:val="center"/>
        </w:trPr>
        <w:tc>
          <w:tcPr>
            <w:tcW w:w="669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7CDCAE8B" w14:textId="59EC5C46" w:rsidR="0047095B" w:rsidRPr="00C9563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 xml:space="preserve">Fuera </w:t>
            </w:r>
            <w:r w:rsidRPr="00C95633">
              <w:rPr>
                <w:rFonts w:asciiTheme="minorHAnsi" w:hAnsiTheme="minorHAnsi"/>
                <w:sz w:val="20"/>
                <w:szCs w:val="20"/>
                <w:lang w:eastAsia="es-CL"/>
              </w:rPr>
              <w:t>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C" w14:textId="44D89132" w:rsidR="0047095B" w:rsidRPr="00737273" w:rsidRDefault="0047095B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Frente Hotel Barlovento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D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E" w14:textId="0B3EF740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F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0" w14:textId="42FE9CDF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1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92" w14:textId="168D514D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7CDCAE93" w14:textId="088A439D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7CDCAE94" w14:textId="5225ED7D" w:rsidR="0047095B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974</w:t>
            </w:r>
          </w:p>
        </w:tc>
        <w:tc>
          <w:tcPr>
            <w:tcW w:w="997" w:type="dxa"/>
            <w:vAlign w:val="center"/>
          </w:tcPr>
          <w:p w14:paraId="7CDCAE95" w14:textId="1FE3AE97" w:rsidR="0047095B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917</w:t>
            </w:r>
          </w:p>
        </w:tc>
      </w:tr>
      <w:tr w:rsidR="0047095B" w:rsidRPr="00C95633" w14:paraId="7CDCAEA2" w14:textId="77777777" w:rsidTr="00FE066D">
        <w:trPr>
          <w:trHeight w:val="288"/>
          <w:jc w:val="center"/>
        </w:trPr>
        <w:tc>
          <w:tcPr>
            <w:tcW w:w="669" w:type="dxa"/>
            <w:vMerge/>
            <w:vAlign w:val="center"/>
            <w:hideMark/>
          </w:tcPr>
          <w:p w14:paraId="7CDCAE97" w14:textId="77777777" w:rsidR="0047095B" w:rsidRPr="00C95633" w:rsidRDefault="0047095B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8" w14:textId="2BCD7CC4" w:rsidR="0047095B" w:rsidRPr="00737273" w:rsidRDefault="0047095B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Frente Condominio Barlovento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9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A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B" w14:textId="09A00C79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C" w14:textId="38AEB336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D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9E" w14:textId="1A759C96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7CDCAE9F" w14:textId="311ECEC1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7CDCAEA0" w14:textId="56377CEB" w:rsidR="0047095B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972</w:t>
            </w:r>
          </w:p>
        </w:tc>
        <w:tc>
          <w:tcPr>
            <w:tcW w:w="997" w:type="dxa"/>
            <w:vAlign w:val="center"/>
          </w:tcPr>
          <w:p w14:paraId="7CDCAEA1" w14:textId="4CE7F2DD" w:rsidR="0047095B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921</w:t>
            </w:r>
          </w:p>
        </w:tc>
      </w:tr>
      <w:tr w:rsidR="00FE066D" w:rsidRPr="00C95633" w14:paraId="7CDCAEAE" w14:textId="77777777" w:rsidTr="00FE066D">
        <w:trPr>
          <w:trHeight w:val="300"/>
          <w:jc w:val="center"/>
        </w:trPr>
        <w:tc>
          <w:tcPr>
            <w:tcW w:w="669" w:type="dxa"/>
            <w:vMerge/>
            <w:vAlign w:val="center"/>
            <w:hideMark/>
          </w:tcPr>
          <w:p w14:paraId="7CDCAEA3" w14:textId="77777777" w:rsidR="00FE066D" w:rsidRPr="00C95633" w:rsidRDefault="00FE066D" w:rsidP="00B34026">
            <w:pPr>
              <w:spacing w:after="0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4" w14:textId="52F0468B" w:rsidR="00FE066D" w:rsidRPr="00737273" w:rsidRDefault="00FE066D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Frente Condominio Barlovento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5" w14:textId="77777777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6" w14:textId="77777777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7" w14:textId="0AEE928E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8" w14:textId="46D7061C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9" w14:textId="77777777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AA" w14:textId="2C5DA2C6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7CDCAEAB" w14:textId="1A8A9BFF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7CDCAEAC" w14:textId="36C0E4C7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974</w:t>
            </w:r>
          </w:p>
        </w:tc>
        <w:tc>
          <w:tcPr>
            <w:tcW w:w="997" w:type="dxa"/>
            <w:vAlign w:val="center"/>
          </w:tcPr>
          <w:p w14:paraId="7CDCAEAD" w14:textId="21156982" w:rsidR="00FE066D" w:rsidRPr="00737273" w:rsidRDefault="00FE066D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E066D">
              <w:rPr>
                <w:rFonts w:asciiTheme="minorHAnsi" w:hAnsiTheme="minorHAnsi"/>
                <w:sz w:val="20"/>
                <w:szCs w:val="20"/>
                <w:lang w:eastAsia="es-CL"/>
              </w:rPr>
              <w:t>946</w:t>
            </w:r>
          </w:p>
        </w:tc>
      </w:tr>
      <w:tr w:rsidR="0047095B" w:rsidRPr="00C95633" w14:paraId="7CDCAEBA" w14:textId="77777777" w:rsidTr="00FE066D">
        <w:trPr>
          <w:trHeight w:val="300"/>
          <w:jc w:val="center"/>
        </w:trPr>
        <w:tc>
          <w:tcPr>
            <w:tcW w:w="669" w:type="dxa"/>
            <w:vMerge w:val="restart"/>
            <w:textDirection w:val="btLr"/>
            <w:vAlign w:val="center"/>
            <w:hideMark/>
          </w:tcPr>
          <w:p w14:paraId="7CDCAEAF" w14:textId="7931F2E3" w:rsidR="0047095B" w:rsidRPr="00C95633" w:rsidRDefault="0047095B" w:rsidP="00B34026">
            <w:pPr>
              <w:spacing w:after="0"/>
              <w:ind w:left="113" w:right="113"/>
              <w:jc w:val="center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Dentro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0" w14:textId="66495795" w:rsidR="0047095B" w:rsidRPr="00737273" w:rsidRDefault="0047095B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Patio Aquaprotein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1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2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3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4" w14:textId="6632061F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5" w14:textId="67678304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B6" w14:textId="5BB43D86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7CDCAEB7" w14:textId="715F13CD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7CDCAEB8" w14:textId="0C6C469D" w:rsidR="0047095B" w:rsidRPr="00737273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402</w:t>
            </w:r>
          </w:p>
        </w:tc>
        <w:tc>
          <w:tcPr>
            <w:tcW w:w="997" w:type="dxa"/>
            <w:vAlign w:val="center"/>
          </w:tcPr>
          <w:p w14:paraId="7CDCAEB9" w14:textId="4032EBBD" w:rsidR="0047095B" w:rsidRPr="00737273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533</w:t>
            </w:r>
          </w:p>
        </w:tc>
      </w:tr>
      <w:tr w:rsidR="0047095B" w:rsidRPr="00C95633" w14:paraId="7CDCAEC6" w14:textId="77777777" w:rsidTr="00FE066D">
        <w:trPr>
          <w:trHeight w:val="300"/>
          <w:jc w:val="center"/>
        </w:trPr>
        <w:tc>
          <w:tcPr>
            <w:tcW w:w="669" w:type="dxa"/>
            <w:vMerge/>
            <w:vAlign w:val="center"/>
            <w:hideMark/>
          </w:tcPr>
          <w:p w14:paraId="7CDCAEBB" w14:textId="707CE892" w:rsidR="0047095B" w:rsidRPr="00C95633" w:rsidRDefault="0047095B" w:rsidP="00B34026">
            <w:pPr>
              <w:spacing w:after="0"/>
              <w:ind w:left="113" w:right="113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C" w14:textId="68F446D4" w:rsidR="0047095B" w:rsidRPr="00737273" w:rsidRDefault="0047095B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Costado Aquaprotein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D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E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F" w14:textId="23E8DA7C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0" w14:textId="3C551670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1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C2" w14:textId="55CC86A3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7CDCAEC3" w14:textId="559B97C9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7CDCAEC4" w14:textId="7BD91843" w:rsidR="0047095B" w:rsidRPr="00737273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407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369</w:t>
            </w:r>
          </w:p>
        </w:tc>
        <w:tc>
          <w:tcPr>
            <w:tcW w:w="997" w:type="dxa"/>
            <w:vAlign w:val="center"/>
          </w:tcPr>
          <w:p w14:paraId="7CDCAEC5" w14:textId="3085A977" w:rsidR="0047095B" w:rsidRPr="00737273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094</w:t>
            </w: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.</w:t>
            </w:r>
            <w:r w:rsidRPr="00FB28EC">
              <w:rPr>
                <w:rFonts w:asciiTheme="minorHAnsi" w:hAnsiTheme="minorHAnsi"/>
                <w:sz w:val="20"/>
                <w:szCs w:val="20"/>
                <w:lang w:eastAsia="es-CL"/>
              </w:rPr>
              <w:t>531</w:t>
            </w:r>
          </w:p>
        </w:tc>
      </w:tr>
      <w:tr w:rsidR="0047095B" w:rsidRPr="00C95633" w14:paraId="569D97A1" w14:textId="77777777" w:rsidTr="00FE066D">
        <w:trPr>
          <w:cantSplit/>
          <w:trHeight w:val="505"/>
          <w:jc w:val="center"/>
        </w:trPr>
        <w:tc>
          <w:tcPr>
            <w:tcW w:w="669" w:type="dxa"/>
            <w:vMerge/>
            <w:textDirection w:val="btLr"/>
            <w:vAlign w:val="center"/>
          </w:tcPr>
          <w:p w14:paraId="7713D544" w14:textId="003F4979" w:rsidR="0047095B" w:rsidRPr="00C95633" w:rsidRDefault="0047095B" w:rsidP="00B34026">
            <w:pPr>
              <w:spacing w:after="0"/>
              <w:ind w:left="113" w:right="113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E983BE" w14:textId="7E066B1D" w:rsidR="0047095B" w:rsidRPr="00737273" w:rsidRDefault="0047095B" w:rsidP="00B34026">
            <w:pPr>
              <w:pStyle w:val="Prrafodelista"/>
              <w:numPr>
                <w:ilvl w:val="0"/>
                <w:numId w:val="9"/>
              </w:numPr>
              <w:spacing w:after="0"/>
              <w:jc w:val="lef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Costado Aquaprotein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6FFB8B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11F670" w14:textId="371288C3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27F2BD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982483" w14:textId="73EEF8DE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BD85FC" w14:textId="77777777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0DCA10EE" w14:textId="191ED205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  <w:lang w:eastAsia="es-CL"/>
              </w:rPr>
              <w:t>Cocción, pescado</w:t>
            </w:r>
          </w:p>
        </w:tc>
        <w:tc>
          <w:tcPr>
            <w:tcW w:w="1814" w:type="dxa"/>
            <w:vAlign w:val="center"/>
          </w:tcPr>
          <w:p w14:paraId="1BF84205" w14:textId="1743CCAB" w:rsidR="0047095B" w:rsidRPr="00737273" w:rsidRDefault="0047095B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737273">
              <w:rPr>
                <w:rFonts w:asciiTheme="minorHAnsi" w:hAnsiTheme="minorHAnsi"/>
                <w:sz w:val="20"/>
                <w:szCs w:val="20"/>
                <w:lang w:eastAsia="es-CL"/>
              </w:rPr>
              <w:t>Sin percepción</w:t>
            </w:r>
          </w:p>
        </w:tc>
        <w:tc>
          <w:tcPr>
            <w:tcW w:w="864" w:type="dxa"/>
            <w:vAlign w:val="center"/>
          </w:tcPr>
          <w:p w14:paraId="1E097F34" w14:textId="21D7D531" w:rsidR="0047095B" w:rsidRPr="003D54E4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D54E4">
              <w:rPr>
                <w:rFonts w:asciiTheme="minorHAnsi" w:hAnsiTheme="minorHAnsi"/>
                <w:sz w:val="20"/>
                <w:szCs w:val="20"/>
                <w:lang w:eastAsia="es-CL"/>
              </w:rPr>
              <w:t>407.411</w:t>
            </w:r>
          </w:p>
        </w:tc>
        <w:tc>
          <w:tcPr>
            <w:tcW w:w="997" w:type="dxa"/>
            <w:vAlign w:val="center"/>
          </w:tcPr>
          <w:p w14:paraId="6D61A902" w14:textId="70353680" w:rsidR="0047095B" w:rsidRPr="003D54E4" w:rsidRDefault="00FB28EC" w:rsidP="00B34026">
            <w:pPr>
              <w:spacing w:after="0"/>
              <w:jc w:val="left"/>
              <w:rPr>
                <w:rFonts w:asciiTheme="minorHAnsi" w:hAnsiTheme="minorHAnsi"/>
                <w:sz w:val="20"/>
                <w:szCs w:val="20"/>
                <w:lang w:eastAsia="es-CL"/>
              </w:rPr>
            </w:pPr>
            <w:r w:rsidRPr="003D54E4">
              <w:rPr>
                <w:rFonts w:asciiTheme="minorHAnsi" w:hAnsiTheme="minorHAnsi"/>
                <w:sz w:val="20"/>
                <w:szCs w:val="20"/>
                <w:lang w:eastAsia="es-CL"/>
              </w:rPr>
              <w:t>4.094.498</w:t>
            </w:r>
          </w:p>
        </w:tc>
      </w:tr>
    </w:tbl>
    <w:p w14:paraId="291D89B1" w14:textId="77777777" w:rsidR="00A80F1A" w:rsidRPr="00921813" w:rsidRDefault="00A80F1A">
      <w:pPr>
        <w:spacing w:after="0"/>
        <w:jc w:val="left"/>
        <w:rPr>
          <w:rFonts w:asciiTheme="minorHAnsi" w:hAnsiTheme="minorHAnsi"/>
          <w:b/>
          <w:bCs/>
          <w:color w:val="FF0000"/>
          <w:szCs w:val="18"/>
        </w:rPr>
      </w:pPr>
      <w:bookmarkStart w:id="19" w:name="_Ref356207673"/>
      <w:r w:rsidRPr="00921813">
        <w:rPr>
          <w:rFonts w:asciiTheme="minorHAnsi" w:hAnsiTheme="minorHAnsi"/>
          <w:b/>
          <w:bCs/>
          <w:color w:val="FF0000"/>
          <w:szCs w:val="18"/>
        </w:rPr>
        <w:br w:type="page"/>
      </w:r>
    </w:p>
    <w:p w14:paraId="19036FAB" w14:textId="30CE17D9" w:rsidR="00A80F1A" w:rsidRPr="00921813" w:rsidRDefault="00A80F1A">
      <w:pPr>
        <w:spacing w:after="0"/>
        <w:jc w:val="left"/>
        <w:rPr>
          <w:rFonts w:asciiTheme="minorHAnsi" w:hAnsiTheme="minorHAnsi"/>
          <w:b/>
          <w:bCs/>
          <w:color w:val="FF0000"/>
          <w:szCs w:val="18"/>
        </w:rPr>
      </w:pPr>
    </w:p>
    <w:p w14:paraId="7CDCAFAD" w14:textId="34B1501C" w:rsidR="00626486" w:rsidRPr="00346D91" w:rsidRDefault="00416089" w:rsidP="00BC6B46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20" w:name="_Toc399169984"/>
      <w:bookmarkEnd w:id="19"/>
      <w:r w:rsidRPr="00346D91">
        <w:rPr>
          <w:rFonts w:asciiTheme="minorHAnsi" w:hAnsiTheme="minorHAnsi"/>
          <w:color w:val="auto"/>
          <w:sz w:val="22"/>
        </w:rPr>
        <w:t xml:space="preserve">Figura N° </w:t>
      </w:r>
      <w:r w:rsidRPr="00346D91">
        <w:rPr>
          <w:rFonts w:asciiTheme="minorHAnsi" w:hAnsiTheme="minorHAnsi"/>
          <w:color w:val="auto"/>
          <w:sz w:val="22"/>
        </w:rPr>
        <w:fldChar w:fldCharType="begin"/>
      </w:r>
      <w:r w:rsidRPr="00346D91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346D91">
        <w:rPr>
          <w:rFonts w:asciiTheme="minorHAnsi" w:hAnsiTheme="minorHAnsi"/>
          <w:color w:val="auto"/>
          <w:sz w:val="22"/>
        </w:rPr>
        <w:fldChar w:fldCharType="separate"/>
      </w:r>
      <w:r w:rsidR="00825948" w:rsidRPr="00346D91">
        <w:rPr>
          <w:rFonts w:asciiTheme="minorHAnsi" w:hAnsiTheme="minorHAnsi"/>
          <w:noProof/>
          <w:color w:val="auto"/>
          <w:sz w:val="22"/>
        </w:rPr>
        <w:t>4</w:t>
      </w:r>
      <w:r w:rsidRPr="00346D91">
        <w:rPr>
          <w:rFonts w:asciiTheme="minorHAnsi" w:hAnsiTheme="minorHAnsi"/>
          <w:color w:val="auto"/>
          <w:sz w:val="22"/>
        </w:rPr>
        <w:fldChar w:fldCharType="end"/>
      </w:r>
      <w:r w:rsidRPr="00346D91">
        <w:rPr>
          <w:rFonts w:asciiTheme="minorHAnsi" w:hAnsiTheme="minorHAnsi"/>
          <w:color w:val="auto"/>
          <w:sz w:val="22"/>
        </w:rPr>
        <w:t xml:space="preserve"> – </w:t>
      </w:r>
      <w:r w:rsidR="00BC6B46" w:rsidRPr="00346D91">
        <w:rPr>
          <w:rFonts w:asciiTheme="minorHAnsi" w:hAnsiTheme="minorHAnsi"/>
          <w:color w:val="auto"/>
          <w:sz w:val="22"/>
        </w:rPr>
        <w:t>I</w:t>
      </w:r>
      <w:r w:rsidRPr="00346D91">
        <w:rPr>
          <w:rFonts w:asciiTheme="minorHAnsi" w:hAnsiTheme="minorHAnsi"/>
          <w:color w:val="auto"/>
          <w:sz w:val="22"/>
        </w:rPr>
        <w:t>ntensidades de olor percibidas</w:t>
      </w:r>
      <w:r w:rsidR="00C3032D" w:rsidRPr="00346D91">
        <w:rPr>
          <w:rFonts w:asciiTheme="minorHAnsi" w:hAnsiTheme="minorHAnsi"/>
          <w:color w:val="auto"/>
          <w:sz w:val="22"/>
        </w:rPr>
        <w:t xml:space="preserve"> </w:t>
      </w:r>
      <w:r w:rsidR="004076EC" w:rsidRPr="00346D91">
        <w:rPr>
          <w:rFonts w:asciiTheme="minorHAnsi" w:hAnsiTheme="minorHAnsi"/>
          <w:color w:val="auto"/>
          <w:sz w:val="22"/>
        </w:rPr>
        <w:t xml:space="preserve">en zona de receptores sensibles </w:t>
      </w:r>
      <w:r w:rsidR="00346D91">
        <w:rPr>
          <w:rFonts w:asciiTheme="minorHAnsi" w:hAnsiTheme="minorHAnsi"/>
          <w:color w:val="auto"/>
          <w:sz w:val="22"/>
        </w:rPr>
        <w:t xml:space="preserve">el día </w:t>
      </w:r>
      <w:r w:rsidR="0092530F">
        <w:rPr>
          <w:rFonts w:asciiTheme="minorHAnsi" w:hAnsiTheme="minorHAnsi"/>
          <w:color w:val="auto"/>
          <w:sz w:val="22"/>
        </w:rPr>
        <w:t>2 (12</w:t>
      </w:r>
      <w:r w:rsidR="00346D91">
        <w:rPr>
          <w:rFonts w:asciiTheme="minorHAnsi" w:hAnsiTheme="minorHAnsi"/>
          <w:color w:val="auto"/>
          <w:sz w:val="22"/>
        </w:rPr>
        <w:t xml:space="preserve"> de</w:t>
      </w:r>
      <w:r w:rsidR="0092530F">
        <w:rPr>
          <w:rFonts w:asciiTheme="minorHAnsi" w:hAnsiTheme="minorHAnsi"/>
          <w:color w:val="auto"/>
          <w:sz w:val="22"/>
        </w:rPr>
        <w:t xml:space="preserve"> agosto)</w:t>
      </w:r>
      <w:bookmarkEnd w:id="20"/>
    </w:p>
    <w:p w14:paraId="11287944" w14:textId="41653B19" w:rsidR="009C6CD9" w:rsidRDefault="00F2327A" w:rsidP="009C6CD9">
      <w:pPr>
        <w:tabs>
          <w:tab w:val="left" w:pos="11766"/>
        </w:tabs>
        <w:spacing w:after="0"/>
        <w:rPr>
          <w:rFonts w:asciiTheme="minorHAnsi" w:hAnsiTheme="minorHAnsi"/>
        </w:rPr>
      </w:pPr>
      <w:r w:rsidRPr="00921813">
        <w:rPr>
          <w:rFonts w:asciiTheme="minorHAnsi" w:hAnsiTheme="minorHAnsi"/>
          <w:noProof/>
          <w:color w:val="FF0000"/>
          <w:lang w:eastAsia="es-CL"/>
        </w:rPr>
        <w:drawing>
          <wp:anchor distT="0" distB="0" distL="114300" distR="114300" simplePos="0" relativeHeight="251655680" behindDoc="0" locked="0" layoutInCell="1" allowOverlap="1" wp14:anchorId="7CDCB026" wp14:editId="489441D0">
            <wp:simplePos x="0" y="0"/>
            <wp:positionH relativeFrom="column">
              <wp:posOffset>4445</wp:posOffset>
            </wp:positionH>
            <wp:positionV relativeFrom="paragraph">
              <wp:posOffset>168910</wp:posOffset>
            </wp:positionV>
            <wp:extent cx="478155" cy="584200"/>
            <wp:effectExtent l="0" t="0" r="0" b="6350"/>
            <wp:wrapNone/>
            <wp:docPr id="11" name="Imagen 11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18B2" w:rsidRPr="004E54EC">
        <w:rPr>
          <w:noProof/>
          <w:lang w:eastAsia="es-CL"/>
        </w:rPr>
        <w:drawing>
          <wp:anchor distT="0" distB="0" distL="114300" distR="114300" simplePos="0" relativeHeight="251666944" behindDoc="0" locked="0" layoutInCell="1" allowOverlap="1" wp14:anchorId="5A5CABAB" wp14:editId="7AADA459">
            <wp:simplePos x="0" y="0"/>
            <wp:positionH relativeFrom="column">
              <wp:posOffset>0</wp:posOffset>
            </wp:positionH>
            <wp:positionV relativeFrom="paragraph">
              <wp:posOffset>4143375</wp:posOffset>
            </wp:positionV>
            <wp:extent cx="1031240" cy="747395"/>
            <wp:effectExtent l="0" t="0" r="0" b="0"/>
            <wp:wrapNone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cala intensidades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747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6CD9" w:rsidRPr="00921813">
        <w:rPr>
          <w:rFonts w:asciiTheme="minorHAnsi" w:hAnsiTheme="minorHAnsi"/>
          <w:noProof/>
          <w:color w:val="FF0000"/>
          <w:lang w:eastAsia="es-CL"/>
        </w:rPr>
        <w:drawing>
          <wp:inline distT="0" distB="0" distL="0" distR="0" wp14:anchorId="7C63BCD0" wp14:editId="7286D7B9">
            <wp:extent cx="6902088" cy="485954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tricio.bustos\Desktop\FIGURA OLORES\Mañana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088" cy="4859541"/>
                    </a:xfrm>
                    <a:prstGeom prst="rect">
                      <a:avLst/>
                    </a:prstGeom>
                    <a:blipFill>
                      <a:blip r:embed="rId24"/>
                      <a:stretch>
                        <a:fillRect t="-32526" r="-8488" b="-8"/>
                      </a:stretch>
                    </a:blip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DCAFAF" w14:textId="7A77B71B" w:rsidR="00F10D49" w:rsidRPr="00346D91" w:rsidRDefault="00F10D49" w:rsidP="009C6CD9">
      <w:pPr>
        <w:tabs>
          <w:tab w:val="left" w:pos="11766"/>
        </w:tabs>
        <w:spacing w:after="0"/>
        <w:rPr>
          <w:rFonts w:asciiTheme="minorHAnsi" w:hAnsiTheme="minorHAnsi"/>
        </w:rPr>
      </w:pPr>
      <w:r w:rsidRPr="00346D91">
        <w:rPr>
          <w:rFonts w:asciiTheme="minorHAnsi" w:hAnsiTheme="minorHAnsi"/>
        </w:rPr>
        <w:t>Fuente: Elaboración propia.</w:t>
      </w:r>
    </w:p>
    <w:p w14:paraId="7CDCAFB0" w14:textId="3E10D138" w:rsidR="001E745E" w:rsidRPr="00921813" w:rsidRDefault="001E745E" w:rsidP="007D4E8D">
      <w:pPr>
        <w:spacing w:after="0"/>
        <w:rPr>
          <w:rFonts w:asciiTheme="minorHAnsi" w:hAnsiTheme="minorHAnsi"/>
          <w:color w:val="FF0000"/>
        </w:rPr>
      </w:pPr>
    </w:p>
    <w:p w14:paraId="7CDCAFB1" w14:textId="77777777" w:rsidR="00825948" w:rsidRPr="00346D91" w:rsidRDefault="00825948" w:rsidP="006D59ED">
      <w:pPr>
        <w:spacing w:after="0"/>
        <w:jc w:val="left"/>
        <w:rPr>
          <w:rFonts w:asciiTheme="minorHAnsi" w:hAnsiTheme="minorHAnsi"/>
        </w:rPr>
      </w:pPr>
    </w:p>
    <w:p w14:paraId="7B8B58A7" w14:textId="77777777" w:rsidR="0030727C" w:rsidRDefault="0030727C" w:rsidP="004076EC">
      <w:pPr>
        <w:pStyle w:val="Descripcin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7BEE4229" w14:textId="4C7B4D27" w:rsidR="004076EC" w:rsidRPr="00921813" w:rsidRDefault="004076EC" w:rsidP="009C6CD9">
      <w:pPr>
        <w:pStyle w:val="Descripcin"/>
        <w:spacing w:after="0"/>
        <w:jc w:val="left"/>
        <w:rPr>
          <w:rFonts w:asciiTheme="minorHAnsi" w:hAnsiTheme="minorHAnsi"/>
          <w:color w:val="FF0000"/>
        </w:rPr>
      </w:pPr>
      <w:bookmarkStart w:id="21" w:name="_Toc399169985"/>
      <w:r w:rsidRPr="00346D91">
        <w:rPr>
          <w:rFonts w:asciiTheme="minorHAnsi" w:hAnsiTheme="minorHAnsi"/>
          <w:color w:val="auto"/>
          <w:sz w:val="22"/>
        </w:rPr>
        <w:t xml:space="preserve">Figura N° </w:t>
      </w:r>
      <w:r w:rsidR="008475CE" w:rsidRPr="00346D91">
        <w:rPr>
          <w:rFonts w:asciiTheme="minorHAnsi" w:hAnsiTheme="minorHAnsi"/>
          <w:color w:val="auto"/>
          <w:sz w:val="22"/>
        </w:rPr>
        <w:fldChar w:fldCharType="begin"/>
      </w:r>
      <w:r w:rsidR="008475CE" w:rsidRPr="00346D91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="008475CE" w:rsidRPr="00346D91">
        <w:rPr>
          <w:rFonts w:asciiTheme="minorHAnsi" w:hAnsiTheme="minorHAnsi"/>
          <w:color w:val="auto"/>
          <w:sz w:val="22"/>
        </w:rPr>
        <w:fldChar w:fldCharType="separate"/>
      </w:r>
      <w:r w:rsidR="008475CE" w:rsidRPr="00346D91">
        <w:rPr>
          <w:rFonts w:asciiTheme="minorHAnsi" w:hAnsiTheme="minorHAnsi"/>
          <w:noProof/>
          <w:color w:val="auto"/>
          <w:sz w:val="22"/>
        </w:rPr>
        <w:t>5</w:t>
      </w:r>
      <w:r w:rsidR="008475CE" w:rsidRPr="00346D91">
        <w:rPr>
          <w:rFonts w:asciiTheme="minorHAnsi" w:hAnsiTheme="minorHAnsi"/>
          <w:color w:val="auto"/>
          <w:sz w:val="22"/>
        </w:rPr>
        <w:fldChar w:fldCharType="end"/>
      </w:r>
      <w:r w:rsidRPr="00346D91">
        <w:rPr>
          <w:rFonts w:asciiTheme="minorHAnsi" w:hAnsiTheme="minorHAnsi"/>
          <w:color w:val="auto"/>
          <w:sz w:val="22"/>
        </w:rPr>
        <w:t xml:space="preserve"> – Intensidades de olor percibidas </w:t>
      </w:r>
      <w:r w:rsidR="00743FD6">
        <w:rPr>
          <w:rFonts w:asciiTheme="minorHAnsi" w:hAnsiTheme="minorHAnsi"/>
          <w:color w:val="auto"/>
          <w:sz w:val="22"/>
        </w:rPr>
        <w:t xml:space="preserve">en </w:t>
      </w:r>
      <w:r w:rsidR="00EF79AE">
        <w:rPr>
          <w:rFonts w:asciiTheme="minorHAnsi" w:hAnsiTheme="minorHAnsi"/>
          <w:color w:val="auto"/>
          <w:sz w:val="22"/>
        </w:rPr>
        <w:t xml:space="preserve">la instalación y </w:t>
      </w:r>
      <w:r w:rsidR="00743FD6">
        <w:rPr>
          <w:rFonts w:asciiTheme="minorHAnsi" w:hAnsiTheme="minorHAnsi"/>
          <w:color w:val="auto"/>
          <w:sz w:val="22"/>
        </w:rPr>
        <w:t xml:space="preserve">zona de receptores sensibles </w:t>
      </w:r>
      <w:r w:rsidR="00346D91" w:rsidRPr="00346D91">
        <w:rPr>
          <w:rFonts w:asciiTheme="minorHAnsi" w:hAnsiTheme="minorHAnsi"/>
          <w:color w:val="auto"/>
          <w:sz w:val="22"/>
        </w:rPr>
        <w:t>el día</w:t>
      </w:r>
      <w:r w:rsidR="0092530F">
        <w:rPr>
          <w:rFonts w:asciiTheme="minorHAnsi" w:hAnsiTheme="minorHAnsi"/>
          <w:color w:val="auto"/>
          <w:sz w:val="22"/>
        </w:rPr>
        <w:t xml:space="preserve"> 3 (13</w:t>
      </w:r>
      <w:r w:rsidR="00346D91" w:rsidRPr="00346D91">
        <w:rPr>
          <w:rFonts w:asciiTheme="minorHAnsi" w:hAnsiTheme="minorHAnsi"/>
          <w:color w:val="auto"/>
          <w:sz w:val="22"/>
        </w:rPr>
        <w:t xml:space="preserve"> de agosto</w:t>
      </w:r>
      <w:r w:rsidR="0092530F">
        <w:rPr>
          <w:rFonts w:asciiTheme="minorHAnsi" w:hAnsiTheme="minorHAnsi"/>
          <w:color w:val="auto"/>
          <w:sz w:val="22"/>
        </w:rPr>
        <w:t>)</w:t>
      </w:r>
      <w:bookmarkEnd w:id="21"/>
    </w:p>
    <w:p w14:paraId="1E0C3961" w14:textId="7E5C7B7B" w:rsidR="009C6CD9" w:rsidRDefault="00F2327A" w:rsidP="0067446B">
      <w:pPr>
        <w:spacing w:after="0"/>
        <w:rPr>
          <w:rFonts w:asciiTheme="minorHAnsi" w:hAnsiTheme="minorHAnsi"/>
        </w:rPr>
      </w:pPr>
      <w:r w:rsidRPr="00921813">
        <w:rPr>
          <w:rFonts w:asciiTheme="minorHAnsi" w:hAnsiTheme="minorHAnsi"/>
          <w:noProof/>
          <w:color w:val="FF0000"/>
          <w:lang w:eastAsia="es-CL"/>
        </w:rPr>
        <w:drawing>
          <wp:anchor distT="0" distB="0" distL="114300" distR="114300" simplePos="0" relativeHeight="251650560" behindDoc="0" locked="0" layoutInCell="1" allowOverlap="1" wp14:anchorId="66E0638B" wp14:editId="3A0EDBE7">
            <wp:simplePos x="0" y="0"/>
            <wp:positionH relativeFrom="column">
              <wp:posOffset>4445</wp:posOffset>
            </wp:positionH>
            <wp:positionV relativeFrom="paragraph">
              <wp:posOffset>109855</wp:posOffset>
            </wp:positionV>
            <wp:extent cx="478155" cy="584200"/>
            <wp:effectExtent l="0" t="0" r="0" b="6350"/>
            <wp:wrapNone/>
            <wp:docPr id="41" name="Imagen 41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18B2" w:rsidRPr="004E54EC">
        <w:rPr>
          <w:noProof/>
          <w:lang w:eastAsia="es-CL"/>
        </w:rPr>
        <w:drawing>
          <wp:anchor distT="0" distB="0" distL="114300" distR="114300" simplePos="0" relativeHeight="251670016" behindDoc="0" locked="0" layoutInCell="1" allowOverlap="1" wp14:anchorId="363DCDAB" wp14:editId="671704F5">
            <wp:simplePos x="0" y="0"/>
            <wp:positionH relativeFrom="column">
              <wp:posOffset>0</wp:posOffset>
            </wp:positionH>
            <wp:positionV relativeFrom="paragraph">
              <wp:posOffset>4134485</wp:posOffset>
            </wp:positionV>
            <wp:extent cx="1031240" cy="747395"/>
            <wp:effectExtent l="0" t="0" r="0" b="0"/>
            <wp:wrapNone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cala intensidades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747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6CD9" w:rsidRPr="00921813">
        <w:rPr>
          <w:rFonts w:asciiTheme="minorHAnsi" w:hAnsiTheme="minorHAnsi"/>
          <w:noProof/>
          <w:color w:val="FF0000"/>
          <w:lang w:eastAsia="es-CL"/>
        </w:rPr>
        <w:drawing>
          <wp:inline distT="0" distB="0" distL="0" distR="0" wp14:anchorId="4F599B5A" wp14:editId="0C07E3ED">
            <wp:extent cx="6902088" cy="4859541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tricio.bustos\Desktop\FIGURA OLORES\Mañana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088" cy="4859541"/>
                    </a:xfrm>
                    <a:prstGeom prst="rect">
                      <a:avLst/>
                    </a:prstGeom>
                    <a:blipFill>
                      <a:blip r:embed="rId24"/>
                      <a:stretch>
                        <a:fillRect t="-32526" r="-8488" b="-8"/>
                      </a:stretch>
                    </a:blip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F5638" w14:textId="482695FD" w:rsidR="004076EC" w:rsidRPr="00743FD6" w:rsidRDefault="004076EC" w:rsidP="0067446B">
      <w:pPr>
        <w:spacing w:after="0"/>
        <w:rPr>
          <w:rFonts w:asciiTheme="minorHAnsi" w:hAnsiTheme="minorHAnsi"/>
        </w:rPr>
      </w:pPr>
      <w:r w:rsidRPr="00743FD6">
        <w:rPr>
          <w:rFonts w:asciiTheme="minorHAnsi" w:hAnsiTheme="minorHAnsi"/>
        </w:rPr>
        <w:t>Fuente: Elaboración propia.</w:t>
      </w:r>
      <w:r w:rsidR="0067446B" w:rsidRPr="00743FD6">
        <w:rPr>
          <w:noProof/>
          <w:lang w:eastAsia="es-CL"/>
        </w:rPr>
        <w:t xml:space="preserve"> </w:t>
      </w:r>
    </w:p>
    <w:p w14:paraId="0B54D6BE" w14:textId="4E46221F" w:rsidR="0067446B" w:rsidRPr="00921813" w:rsidRDefault="0067446B" w:rsidP="0067446B">
      <w:pPr>
        <w:spacing w:after="0"/>
        <w:rPr>
          <w:rFonts w:asciiTheme="minorHAnsi" w:hAnsiTheme="minorHAnsi"/>
          <w:color w:val="FF0000"/>
        </w:rPr>
        <w:sectPr w:rsidR="0067446B" w:rsidRPr="00921813" w:rsidSect="00322ADC">
          <w:pgSz w:w="15840" w:h="12240" w:orient="landscape" w:code="1"/>
          <w:pgMar w:top="1701" w:right="1418" w:bottom="1701" w:left="2381" w:header="709" w:footer="709" w:gutter="0"/>
          <w:cols w:space="708"/>
          <w:docGrid w:linePitch="360"/>
        </w:sectPr>
      </w:pPr>
    </w:p>
    <w:p w14:paraId="328073CF" w14:textId="77777777" w:rsidR="00BB4E95" w:rsidRDefault="00BB4E95" w:rsidP="00BB4E95">
      <w:pPr>
        <w:pStyle w:val="Ttulo2"/>
        <w:numPr>
          <w:ilvl w:val="0"/>
          <w:numId w:val="0"/>
        </w:numPr>
        <w:ind w:left="720"/>
        <w:rPr>
          <w:rFonts w:asciiTheme="minorHAnsi" w:hAnsiTheme="minorHAnsi"/>
        </w:rPr>
      </w:pPr>
    </w:p>
    <w:p w14:paraId="7CDCAFB2" w14:textId="77777777" w:rsidR="001E40B7" w:rsidRPr="00F71FF6" w:rsidRDefault="00626486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22" w:name="_Toc399169951"/>
      <w:r w:rsidRPr="00F71FF6">
        <w:rPr>
          <w:rFonts w:asciiTheme="minorHAnsi" w:hAnsiTheme="minorHAnsi"/>
        </w:rPr>
        <w:t>Análisis de resultados</w:t>
      </w:r>
      <w:bookmarkEnd w:id="22"/>
    </w:p>
    <w:p w14:paraId="7F651567" w14:textId="016651A8" w:rsidR="00EF7457" w:rsidRDefault="00EF7457" w:rsidP="00825948">
      <w:pPr>
        <w:rPr>
          <w:rFonts w:asciiTheme="minorHAnsi" w:hAnsiTheme="minorHAnsi"/>
        </w:rPr>
      </w:pPr>
      <w:r>
        <w:rPr>
          <w:rFonts w:asciiTheme="minorHAnsi" w:hAnsiTheme="minorHAnsi"/>
        </w:rPr>
        <w:t>A continuación se presentan los gráficos de frecuencias de percepción de notas por punto evaluado. Incluye tanto las percepciones dent</w:t>
      </w:r>
      <w:r w:rsidR="00B34026">
        <w:rPr>
          <w:rFonts w:asciiTheme="minorHAnsi" w:hAnsiTheme="minorHAnsi"/>
        </w:rPr>
        <w:t>ro como fuera de la instalación.</w:t>
      </w:r>
      <w:r>
        <w:rPr>
          <w:rFonts w:asciiTheme="minorHAnsi" w:hAnsiTheme="minorHAnsi"/>
        </w:rPr>
        <w:t xml:space="preserve"> </w:t>
      </w:r>
      <w:r w:rsidR="00B34026">
        <w:rPr>
          <w:rFonts w:asciiTheme="minorHAnsi" w:hAnsiTheme="minorHAnsi"/>
        </w:rPr>
        <w:t>E</w:t>
      </w:r>
      <w:r>
        <w:rPr>
          <w:rFonts w:asciiTheme="minorHAnsi" w:hAnsiTheme="minorHAnsi"/>
        </w:rPr>
        <w:t xml:space="preserve">l primer día de medición </w:t>
      </w:r>
      <w:r w:rsidRPr="00EF7457">
        <w:rPr>
          <w:rFonts w:asciiTheme="minorHAnsi" w:hAnsiTheme="minorHAnsi"/>
        </w:rPr>
        <w:t xml:space="preserve">no se </w:t>
      </w:r>
      <w:r w:rsidR="00761AA8">
        <w:rPr>
          <w:rFonts w:asciiTheme="minorHAnsi" w:hAnsiTheme="minorHAnsi"/>
        </w:rPr>
        <w:t xml:space="preserve">registraron percepciones de olor. </w:t>
      </w:r>
      <w:r w:rsidR="00D930F3">
        <w:rPr>
          <w:rFonts w:asciiTheme="minorHAnsi" w:hAnsiTheme="minorHAnsi"/>
        </w:rPr>
        <w:t xml:space="preserve">Se destaca nuevamente que </w:t>
      </w:r>
      <w:r w:rsidR="00761AA8">
        <w:rPr>
          <w:rFonts w:asciiTheme="minorHAnsi" w:hAnsiTheme="minorHAnsi"/>
        </w:rPr>
        <w:t xml:space="preserve">con el objetivo de asegurar el registro de las condiciones normales de funcionamiento de la fuente, se </w:t>
      </w:r>
      <w:r w:rsidR="00D930F3">
        <w:rPr>
          <w:rFonts w:asciiTheme="minorHAnsi" w:hAnsiTheme="minorHAnsi"/>
        </w:rPr>
        <w:t>comenzó con</w:t>
      </w:r>
      <w:r w:rsidR="00761AA8">
        <w:rPr>
          <w:rFonts w:asciiTheme="minorHAnsi" w:hAnsiTheme="minorHAnsi"/>
        </w:rPr>
        <w:t xml:space="preserve"> el recorrido fuera de la instalación (receptores</w:t>
      </w:r>
      <w:r w:rsidR="00D930F3">
        <w:rPr>
          <w:rFonts w:asciiTheme="minorHAnsi" w:hAnsiTheme="minorHAnsi"/>
        </w:rPr>
        <w:t xml:space="preserve"> sensibles</w:t>
      </w:r>
      <w:r w:rsidR="00761AA8">
        <w:rPr>
          <w:rFonts w:asciiTheme="minorHAnsi" w:hAnsiTheme="minorHAnsi"/>
        </w:rPr>
        <w:t xml:space="preserve">) y luego se ingresó a la fuente, para el reconocimiento de las notas. Cabe destacar que no existen fuentes similares a la inspeccionada, en la zona.  </w:t>
      </w:r>
    </w:p>
    <w:p w14:paraId="7CDCAFB4" w14:textId="12920F38" w:rsidR="00825948" w:rsidRDefault="00825948" w:rsidP="00825948">
      <w:pPr>
        <w:pStyle w:val="Descripcin"/>
        <w:jc w:val="center"/>
        <w:rPr>
          <w:rFonts w:asciiTheme="minorHAnsi" w:hAnsiTheme="minorHAnsi"/>
          <w:color w:val="auto"/>
          <w:sz w:val="22"/>
        </w:rPr>
      </w:pPr>
      <w:bookmarkStart w:id="23" w:name="_Ref358130630"/>
      <w:bookmarkStart w:id="24" w:name="_Toc399227387"/>
      <w:r w:rsidRPr="00F71FF6">
        <w:rPr>
          <w:rFonts w:asciiTheme="minorHAnsi" w:hAnsiTheme="minorHAnsi"/>
          <w:color w:val="auto"/>
          <w:sz w:val="22"/>
        </w:rPr>
        <w:t xml:space="preserve">Gráfico N° </w:t>
      </w:r>
      <w:r w:rsidRPr="00F71FF6">
        <w:rPr>
          <w:rFonts w:asciiTheme="minorHAnsi" w:hAnsiTheme="minorHAnsi"/>
          <w:color w:val="auto"/>
          <w:sz w:val="22"/>
        </w:rPr>
        <w:fldChar w:fldCharType="begin"/>
      </w:r>
      <w:r w:rsidRPr="00F71FF6">
        <w:rPr>
          <w:rFonts w:asciiTheme="minorHAnsi" w:hAnsiTheme="minorHAnsi"/>
          <w:color w:val="auto"/>
          <w:sz w:val="22"/>
        </w:rPr>
        <w:instrText xml:space="preserve"> SEQ Gráfico_N° \* ARABIC </w:instrText>
      </w:r>
      <w:r w:rsidRPr="00F71FF6">
        <w:rPr>
          <w:rFonts w:asciiTheme="minorHAnsi" w:hAnsiTheme="minorHAnsi"/>
          <w:color w:val="auto"/>
          <w:sz w:val="22"/>
        </w:rPr>
        <w:fldChar w:fldCharType="separate"/>
      </w:r>
      <w:r w:rsidRPr="00F71FF6">
        <w:rPr>
          <w:rFonts w:asciiTheme="minorHAnsi" w:hAnsiTheme="minorHAnsi"/>
          <w:color w:val="auto"/>
          <w:sz w:val="22"/>
        </w:rPr>
        <w:t>1</w:t>
      </w:r>
      <w:r w:rsidRPr="00F71FF6">
        <w:rPr>
          <w:rFonts w:asciiTheme="minorHAnsi" w:hAnsiTheme="minorHAnsi"/>
          <w:color w:val="auto"/>
          <w:sz w:val="22"/>
        </w:rPr>
        <w:fldChar w:fldCharType="end"/>
      </w:r>
      <w:bookmarkEnd w:id="23"/>
      <w:r w:rsidR="00761AA8">
        <w:rPr>
          <w:rFonts w:asciiTheme="minorHAnsi" w:hAnsiTheme="minorHAnsi"/>
          <w:color w:val="auto"/>
          <w:sz w:val="22"/>
        </w:rPr>
        <w:t xml:space="preserve"> – Intensidades percibidas</w:t>
      </w:r>
      <w:bookmarkEnd w:id="24"/>
    </w:p>
    <w:p w14:paraId="73A75758" w14:textId="1D1B7680" w:rsidR="00743FD6" w:rsidRDefault="00761AA8" w:rsidP="00A425D5">
      <w:pPr>
        <w:rPr>
          <w:rFonts w:asciiTheme="minorHAnsi" w:hAnsiTheme="minorHAnsi"/>
        </w:rPr>
      </w:pPr>
      <w:r w:rsidRPr="00761AA8">
        <w:rPr>
          <w:noProof/>
          <w:lang w:eastAsia="es-CL"/>
        </w:rPr>
        <w:drawing>
          <wp:inline distT="0" distB="0" distL="0" distR="0" wp14:anchorId="17BE1FCB" wp14:editId="1F880781">
            <wp:extent cx="5612130" cy="4072319"/>
            <wp:effectExtent l="0" t="0" r="7620" b="444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7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F0AED" w14:textId="5B139605" w:rsidR="00AA65A9" w:rsidRDefault="00EF79AE" w:rsidP="00A425D5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Como se observa </w:t>
      </w:r>
      <w:r w:rsidR="00761AA8">
        <w:rPr>
          <w:rFonts w:asciiTheme="minorHAnsi" w:hAnsiTheme="minorHAnsi"/>
        </w:rPr>
        <w:t>las intensidades percibidas corresponden principalmente a 4 (fuerte), 5 (muy fuerte) y 3 (medio).</w:t>
      </w:r>
    </w:p>
    <w:p w14:paraId="305E4D80" w14:textId="77777777" w:rsidR="00AA65A9" w:rsidRDefault="00AA65A9" w:rsidP="00A425D5">
      <w:pPr>
        <w:rPr>
          <w:rFonts w:asciiTheme="minorHAnsi" w:hAnsiTheme="minorHAnsi"/>
        </w:rPr>
      </w:pPr>
    </w:p>
    <w:p w14:paraId="2CCFFB32" w14:textId="77777777" w:rsidR="00AA65A9" w:rsidRDefault="00AA65A9" w:rsidP="00A425D5">
      <w:pPr>
        <w:rPr>
          <w:rFonts w:asciiTheme="minorHAnsi" w:hAnsiTheme="minorHAnsi"/>
        </w:rPr>
      </w:pPr>
    </w:p>
    <w:p w14:paraId="085E9A55" w14:textId="77777777" w:rsidR="00761AA8" w:rsidRDefault="00761AA8" w:rsidP="00A425D5">
      <w:pPr>
        <w:rPr>
          <w:rFonts w:asciiTheme="minorHAnsi" w:hAnsiTheme="minorHAnsi"/>
        </w:rPr>
      </w:pPr>
    </w:p>
    <w:p w14:paraId="4A44DBAD" w14:textId="77777777" w:rsidR="00761AA8" w:rsidRDefault="00761AA8" w:rsidP="00A425D5">
      <w:pPr>
        <w:rPr>
          <w:rFonts w:asciiTheme="minorHAnsi" w:hAnsiTheme="minorHAnsi"/>
        </w:rPr>
      </w:pPr>
    </w:p>
    <w:p w14:paraId="7CDCAFC3" w14:textId="4240CB0D" w:rsidR="00676BC5" w:rsidRDefault="00825948" w:rsidP="00AA65A9">
      <w:pPr>
        <w:pStyle w:val="Descripcin"/>
        <w:jc w:val="center"/>
        <w:rPr>
          <w:rFonts w:asciiTheme="minorHAnsi" w:hAnsiTheme="minorHAnsi"/>
          <w:color w:val="FF0000"/>
        </w:rPr>
      </w:pPr>
      <w:bookmarkStart w:id="25" w:name="_Ref358130679"/>
      <w:bookmarkStart w:id="26" w:name="_Toc399227388"/>
      <w:r w:rsidRPr="000D36E1">
        <w:rPr>
          <w:rFonts w:asciiTheme="minorHAnsi" w:hAnsiTheme="minorHAnsi"/>
          <w:color w:val="auto"/>
          <w:sz w:val="22"/>
        </w:rPr>
        <w:t xml:space="preserve">Gráfico N° </w:t>
      </w:r>
      <w:r w:rsidRPr="000D36E1">
        <w:rPr>
          <w:rFonts w:asciiTheme="minorHAnsi" w:hAnsiTheme="minorHAnsi"/>
          <w:color w:val="auto"/>
          <w:sz w:val="22"/>
        </w:rPr>
        <w:fldChar w:fldCharType="begin"/>
      </w:r>
      <w:r w:rsidRPr="000D36E1">
        <w:rPr>
          <w:rFonts w:asciiTheme="minorHAnsi" w:hAnsiTheme="minorHAnsi"/>
          <w:color w:val="auto"/>
          <w:sz w:val="22"/>
        </w:rPr>
        <w:instrText xml:space="preserve"> SEQ Gráfico_N° \* ARABIC </w:instrText>
      </w:r>
      <w:r w:rsidRPr="000D36E1">
        <w:rPr>
          <w:rFonts w:asciiTheme="minorHAnsi" w:hAnsiTheme="minorHAnsi"/>
          <w:color w:val="auto"/>
          <w:sz w:val="22"/>
        </w:rPr>
        <w:fldChar w:fldCharType="separate"/>
      </w:r>
      <w:r w:rsidRPr="000D36E1">
        <w:rPr>
          <w:rFonts w:asciiTheme="minorHAnsi" w:hAnsiTheme="minorHAnsi"/>
          <w:noProof/>
          <w:color w:val="auto"/>
          <w:sz w:val="22"/>
        </w:rPr>
        <w:t>2</w:t>
      </w:r>
      <w:r w:rsidRPr="000D36E1">
        <w:rPr>
          <w:rFonts w:asciiTheme="minorHAnsi" w:hAnsiTheme="minorHAnsi"/>
          <w:color w:val="auto"/>
          <w:sz w:val="22"/>
        </w:rPr>
        <w:fldChar w:fldCharType="end"/>
      </w:r>
      <w:bookmarkEnd w:id="25"/>
      <w:r w:rsidRPr="000D36E1">
        <w:rPr>
          <w:rFonts w:asciiTheme="minorHAnsi" w:hAnsiTheme="minorHAnsi"/>
          <w:color w:val="auto"/>
          <w:sz w:val="22"/>
        </w:rPr>
        <w:t xml:space="preserve"> – </w:t>
      </w:r>
      <w:r w:rsidR="00A410C0" w:rsidRPr="000D36E1">
        <w:rPr>
          <w:rFonts w:asciiTheme="minorHAnsi" w:hAnsiTheme="minorHAnsi"/>
          <w:color w:val="auto"/>
          <w:sz w:val="22"/>
        </w:rPr>
        <w:t>Frecuencias de percepción por nota de olor</w:t>
      </w:r>
      <w:bookmarkEnd w:id="26"/>
    </w:p>
    <w:p w14:paraId="58ED2D41" w14:textId="3BDFDB97" w:rsidR="00A425D5" w:rsidRPr="00921813" w:rsidRDefault="00761AA8" w:rsidP="006D59ED">
      <w:pPr>
        <w:spacing w:after="0"/>
        <w:jc w:val="left"/>
        <w:rPr>
          <w:rFonts w:asciiTheme="minorHAnsi" w:hAnsiTheme="minorHAnsi"/>
          <w:color w:val="FF0000"/>
        </w:rPr>
      </w:pPr>
      <w:r w:rsidRPr="00761AA8">
        <w:rPr>
          <w:noProof/>
          <w:lang w:eastAsia="es-CL"/>
        </w:rPr>
        <w:drawing>
          <wp:inline distT="0" distB="0" distL="0" distR="0" wp14:anchorId="385C0EC2" wp14:editId="48F7DAD7">
            <wp:extent cx="5612130" cy="4072319"/>
            <wp:effectExtent l="0" t="0" r="7620" b="444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7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CAFC8" w14:textId="77777777" w:rsidR="00676BC5" w:rsidRPr="00921813" w:rsidRDefault="00676BC5" w:rsidP="006D59ED">
      <w:pPr>
        <w:spacing w:after="0"/>
        <w:jc w:val="left"/>
        <w:rPr>
          <w:rFonts w:asciiTheme="minorHAnsi" w:hAnsiTheme="minorHAnsi"/>
          <w:color w:val="FF0000"/>
        </w:rPr>
      </w:pPr>
    </w:p>
    <w:p w14:paraId="7CDCAFC9" w14:textId="77777777" w:rsidR="00676BC5" w:rsidRPr="00921813" w:rsidRDefault="00676BC5" w:rsidP="006D59ED">
      <w:pPr>
        <w:spacing w:after="0"/>
        <w:jc w:val="left"/>
        <w:rPr>
          <w:rFonts w:asciiTheme="minorHAnsi" w:hAnsiTheme="minorHAnsi"/>
          <w:color w:val="FF0000"/>
        </w:rPr>
      </w:pPr>
    </w:p>
    <w:p w14:paraId="3BF523C6" w14:textId="5F683C9A" w:rsidR="00761AA8" w:rsidRDefault="00EF79AE" w:rsidP="006D59ED">
      <w:pPr>
        <w:spacing w:after="0"/>
        <w:jc w:val="left"/>
        <w:rPr>
          <w:rFonts w:asciiTheme="minorHAnsi" w:hAnsiTheme="minorHAnsi"/>
        </w:rPr>
      </w:pPr>
      <w:r w:rsidRPr="00EF79AE">
        <w:rPr>
          <w:rFonts w:asciiTheme="minorHAnsi" w:hAnsiTheme="minorHAnsi"/>
        </w:rPr>
        <w:t xml:space="preserve">Como se observa </w:t>
      </w:r>
      <w:r w:rsidR="00761AA8">
        <w:rPr>
          <w:rFonts w:asciiTheme="minorHAnsi" w:hAnsiTheme="minorHAnsi"/>
        </w:rPr>
        <w:t>todas las notas percibidas corresponden a notas atribuibles a la fuente, las que fueron percibidas en igual proporción en los receptores sensibles.</w:t>
      </w:r>
    </w:p>
    <w:p w14:paraId="7CDCAFCB" w14:textId="77777777" w:rsidR="00676BC5" w:rsidRPr="00921813" w:rsidRDefault="00676BC5" w:rsidP="006D59ED">
      <w:pPr>
        <w:spacing w:after="0"/>
        <w:jc w:val="left"/>
        <w:rPr>
          <w:rFonts w:asciiTheme="minorHAnsi" w:hAnsiTheme="minorHAnsi"/>
          <w:color w:val="FF0000"/>
        </w:rPr>
      </w:pPr>
    </w:p>
    <w:p w14:paraId="7CDCAFCC" w14:textId="20E175C0" w:rsidR="00A410C0" w:rsidRDefault="00A410C0">
      <w:pPr>
        <w:spacing w:after="0"/>
        <w:jc w:val="left"/>
        <w:rPr>
          <w:rFonts w:asciiTheme="minorHAnsi" w:hAnsiTheme="minorHAnsi"/>
          <w:color w:val="FF0000"/>
        </w:rPr>
      </w:pPr>
      <w:r w:rsidRPr="00921813">
        <w:rPr>
          <w:rFonts w:asciiTheme="minorHAnsi" w:hAnsiTheme="minorHAnsi"/>
          <w:color w:val="FF0000"/>
        </w:rPr>
        <w:br w:type="page"/>
      </w:r>
    </w:p>
    <w:p w14:paraId="7DE2311B" w14:textId="77777777" w:rsidR="00066242" w:rsidRPr="00921813" w:rsidRDefault="00066242">
      <w:pPr>
        <w:spacing w:after="0"/>
        <w:jc w:val="left"/>
        <w:rPr>
          <w:rFonts w:asciiTheme="minorHAnsi" w:hAnsiTheme="minorHAnsi"/>
          <w:color w:val="FF0000"/>
        </w:rPr>
      </w:pPr>
    </w:p>
    <w:p w14:paraId="7CDCAFCD" w14:textId="77777777" w:rsidR="00BE637F" w:rsidRPr="00485AB6" w:rsidRDefault="00BE637F" w:rsidP="00551172">
      <w:pPr>
        <w:pStyle w:val="Ttulo1"/>
        <w:numPr>
          <w:ilvl w:val="0"/>
          <w:numId w:val="7"/>
        </w:numPr>
        <w:rPr>
          <w:rFonts w:asciiTheme="minorHAnsi" w:hAnsiTheme="minorHAnsi"/>
        </w:rPr>
      </w:pPr>
      <w:bookmarkStart w:id="27" w:name="_Toc399169952"/>
      <w:r w:rsidRPr="00485AB6">
        <w:rPr>
          <w:rFonts w:asciiTheme="minorHAnsi" w:hAnsiTheme="minorHAnsi"/>
        </w:rPr>
        <w:t>CONCLUSIONES</w:t>
      </w:r>
      <w:bookmarkEnd w:id="27"/>
    </w:p>
    <w:p w14:paraId="7CDCAFCE" w14:textId="77777777" w:rsidR="00CA71DB" w:rsidRPr="00F87043" w:rsidRDefault="00CA71DB" w:rsidP="00CA71DB">
      <w:pPr>
        <w:rPr>
          <w:rFonts w:asciiTheme="minorHAnsi" w:hAnsiTheme="minorHAnsi"/>
        </w:rPr>
      </w:pPr>
      <w:r w:rsidRPr="00F87043">
        <w:rPr>
          <w:rFonts w:asciiTheme="minorHAnsi" w:hAnsiTheme="minorHAnsi"/>
        </w:rPr>
        <w:t>La actividad permitió constatar lo siguiente:</w:t>
      </w:r>
    </w:p>
    <w:p w14:paraId="690C68C5" w14:textId="5FFBB656" w:rsidR="006C47B2" w:rsidRPr="00F87043" w:rsidRDefault="00AD4DC6" w:rsidP="00551172">
      <w:pPr>
        <w:pStyle w:val="Prrafodelista"/>
        <w:numPr>
          <w:ilvl w:val="0"/>
          <w:numId w:val="5"/>
        </w:numPr>
        <w:spacing w:after="0" w:line="276" w:lineRule="auto"/>
        <w:rPr>
          <w:rFonts w:asciiTheme="minorHAnsi" w:hAnsiTheme="minorHAnsi"/>
        </w:rPr>
      </w:pPr>
      <w:r w:rsidRPr="00F87043">
        <w:rPr>
          <w:rFonts w:asciiTheme="minorHAnsi" w:hAnsiTheme="minorHAnsi"/>
        </w:rPr>
        <w:t>Se percib</w:t>
      </w:r>
      <w:r w:rsidR="006C3773" w:rsidRPr="00F87043">
        <w:rPr>
          <w:rFonts w:asciiTheme="minorHAnsi" w:hAnsiTheme="minorHAnsi"/>
        </w:rPr>
        <w:t>ieron</w:t>
      </w:r>
      <w:r w:rsidRPr="00F87043">
        <w:rPr>
          <w:rFonts w:asciiTheme="minorHAnsi" w:hAnsiTheme="minorHAnsi"/>
        </w:rPr>
        <w:t xml:space="preserve"> </w:t>
      </w:r>
      <w:r w:rsidR="00AC1F68" w:rsidRPr="00F87043">
        <w:rPr>
          <w:rFonts w:asciiTheme="minorHAnsi" w:hAnsiTheme="minorHAnsi"/>
        </w:rPr>
        <w:t xml:space="preserve">olores dentro de la instalación con notas </w:t>
      </w:r>
      <w:r w:rsidR="00F33005">
        <w:rPr>
          <w:rFonts w:asciiTheme="minorHAnsi" w:hAnsiTheme="minorHAnsi"/>
        </w:rPr>
        <w:t>cocción y pescado con intensidad muy fuerte (4)</w:t>
      </w:r>
      <w:r w:rsidR="00F168C2" w:rsidRPr="00F87043">
        <w:rPr>
          <w:rFonts w:asciiTheme="minorHAnsi" w:hAnsiTheme="minorHAnsi"/>
        </w:rPr>
        <w:t>.</w:t>
      </w:r>
    </w:p>
    <w:p w14:paraId="63183C8C" w14:textId="5E819597" w:rsidR="00F33005" w:rsidRDefault="00F33005" w:rsidP="00551172">
      <w:pPr>
        <w:pStyle w:val="Prrafodelista"/>
        <w:numPr>
          <w:ilvl w:val="0"/>
          <w:numId w:val="5"/>
        </w:numPr>
        <w:spacing w:after="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Se percibieron olores fuera de la instalación, en receptores sensibles, con notas cocción y pescado, asociadas a la fuente, con intensidades medio a muy fuerte (3 a 5) </w:t>
      </w:r>
    </w:p>
    <w:p w14:paraId="7CDCAFD0" w14:textId="28269E18" w:rsidR="006C3773" w:rsidRPr="00F33005" w:rsidRDefault="006C3773" w:rsidP="00F33005">
      <w:pPr>
        <w:pStyle w:val="Prrafodelista"/>
        <w:numPr>
          <w:ilvl w:val="0"/>
          <w:numId w:val="5"/>
        </w:numPr>
        <w:spacing w:after="0" w:line="276" w:lineRule="auto"/>
        <w:rPr>
          <w:rFonts w:asciiTheme="minorHAnsi" w:hAnsiTheme="minorHAnsi"/>
        </w:rPr>
      </w:pPr>
      <w:r w:rsidRPr="00F87043">
        <w:rPr>
          <w:rFonts w:asciiTheme="minorHAnsi" w:hAnsiTheme="minorHAnsi"/>
        </w:rPr>
        <w:t xml:space="preserve">La nota de olor </w:t>
      </w:r>
      <w:r w:rsidR="0063182F">
        <w:rPr>
          <w:rFonts w:asciiTheme="minorHAnsi" w:hAnsiTheme="minorHAnsi"/>
        </w:rPr>
        <w:t>cocción se considera como</w:t>
      </w:r>
      <w:r w:rsidR="00F40A1E" w:rsidRPr="00F33005">
        <w:rPr>
          <w:rFonts w:asciiTheme="minorHAnsi" w:hAnsiTheme="minorHAnsi"/>
        </w:rPr>
        <w:t xml:space="preserve"> nota</w:t>
      </w:r>
      <w:r w:rsidR="007D47A9" w:rsidRPr="00F33005">
        <w:rPr>
          <w:rFonts w:asciiTheme="minorHAnsi" w:hAnsiTheme="minorHAnsi"/>
        </w:rPr>
        <w:t xml:space="preserve"> ofensiva</w:t>
      </w:r>
      <w:r w:rsidR="00F33005">
        <w:rPr>
          <w:rFonts w:asciiTheme="minorHAnsi" w:hAnsiTheme="minorHAnsi"/>
        </w:rPr>
        <w:t xml:space="preserve"> </w:t>
      </w:r>
      <w:r w:rsidR="007105CA" w:rsidRPr="00F33005">
        <w:rPr>
          <w:rFonts w:asciiTheme="minorHAnsi" w:hAnsiTheme="minorHAnsi"/>
        </w:rPr>
        <w:t>según Rueda de Olor MacGinley and Ginley (Anexo 2)</w:t>
      </w:r>
      <w:r w:rsidR="007D47A9" w:rsidRPr="00F33005">
        <w:rPr>
          <w:rFonts w:asciiTheme="minorHAnsi" w:hAnsiTheme="minorHAnsi"/>
        </w:rPr>
        <w:t>.</w:t>
      </w:r>
    </w:p>
    <w:p w14:paraId="597D160F" w14:textId="77777777" w:rsidR="00F87043" w:rsidRPr="00F87043" w:rsidRDefault="00F87043" w:rsidP="00F87043">
      <w:pPr>
        <w:pStyle w:val="Prrafodelista"/>
        <w:spacing w:after="0" w:line="276" w:lineRule="auto"/>
        <w:rPr>
          <w:rFonts w:asciiTheme="minorHAnsi" w:hAnsiTheme="minorHAnsi"/>
        </w:rPr>
      </w:pPr>
    </w:p>
    <w:p w14:paraId="53A49FA5" w14:textId="49C52D98" w:rsidR="00C332AF" w:rsidRDefault="007B393E" w:rsidP="003123D7">
      <w:pPr>
        <w:pStyle w:val="Prrafodelista"/>
        <w:spacing w:after="0" w:line="276" w:lineRule="auto"/>
        <w:ind w:left="0"/>
        <w:rPr>
          <w:rFonts w:asciiTheme="minorHAnsi" w:hAnsiTheme="minorHAnsi"/>
        </w:rPr>
      </w:pPr>
      <w:r w:rsidRPr="00F87043">
        <w:rPr>
          <w:rFonts w:asciiTheme="minorHAnsi" w:hAnsiTheme="minorHAnsi"/>
        </w:rPr>
        <w:t>Considerando lo</w:t>
      </w:r>
      <w:r w:rsidR="005B4EB6" w:rsidRPr="00F87043">
        <w:rPr>
          <w:rFonts w:asciiTheme="minorHAnsi" w:hAnsiTheme="minorHAnsi"/>
        </w:rPr>
        <w:t xml:space="preserve">s antecedentes </w:t>
      </w:r>
      <w:r w:rsidR="00470BCB" w:rsidRPr="00F87043">
        <w:rPr>
          <w:rFonts w:asciiTheme="minorHAnsi" w:hAnsiTheme="minorHAnsi"/>
        </w:rPr>
        <w:t>levantados durante la actividad</w:t>
      </w:r>
      <w:r w:rsidR="00610D2E" w:rsidRPr="00F87043">
        <w:rPr>
          <w:rFonts w:asciiTheme="minorHAnsi" w:hAnsiTheme="minorHAnsi"/>
        </w:rPr>
        <w:t>,</w:t>
      </w:r>
      <w:r w:rsidR="00260D22" w:rsidRPr="00F87043">
        <w:rPr>
          <w:rFonts w:asciiTheme="minorHAnsi" w:hAnsiTheme="minorHAnsi"/>
        </w:rPr>
        <w:t xml:space="preserve"> se establece que</w:t>
      </w:r>
      <w:r w:rsidR="00A61A9D" w:rsidRPr="00F87043">
        <w:rPr>
          <w:rFonts w:asciiTheme="minorHAnsi" w:hAnsiTheme="minorHAnsi"/>
        </w:rPr>
        <w:t>,</w:t>
      </w:r>
      <w:r w:rsidR="005B4EB6" w:rsidRPr="00F87043">
        <w:rPr>
          <w:rFonts w:asciiTheme="minorHAnsi" w:hAnsiTheme="minorHAnsi"/>
        </w:rPr>
        <w:t xml:space="preserve"> </w:t>
      </w:r>
      <w:r w:rsidRPr="00F87043">
        <w:rPr>
          <w:rFonts w:asciiTheme="minorHAnsi" w:hAnsiTheme="minorHAnsi"/>
        </w:rPr>
        <w:t xml:space="preserve">para los </w:t>
      </w:r>
      <w:r w:rsidR="00CA71DB" w:rsidRPr="00F87043">
        <w:rPr>
          <w:rFonts w:asciiTheme="minorHAnsi" w:hAnsiTheme="minorHAnsi"/>
        </w:rPr>
        <w:t xml:space="preserve">días </w:t>
      </w:r>
      <w:r w:rsidR="00F168C2" w:rsidRPr="00F87043">
        <w:rPr>
          <w:rFonts w:asciiTheme="minorHAnsi" w:hAnsiTheme="minorHAnsi"/>
        </w:rPr>
        <w:t xml:space="preserve">y lugares </w:t>
      </w:r>
      <w:r w:rsidR="00CA71DB" w:rsidRPr="00F87043">
        <w:rPr>
          <w:rFonts w:asciiTheme="minorHAnsi" w:hAnsiTheme="minorHAnsi"/>
        </w:rPr>
        <w:t>en que se realizó la medición</w:t>
      </w:r>
      <w:r w:rsidR="00A61A9D" w:rsidRPr="00F87043">
        <w:rPr>
          <w:rFonts w:asciiTheme="minorHAnsi" w:hAnsiTheme="minorHAnsi"/>
        </w:rPr>
        <w:t>,</w:t>
      </w:r>
      <w:r w:rsidR="00CE1AD5" w:rsidRPr="00F87043">
        <w:rPr>
          <w:rFonts w:asciiTheme="minorHAnsi" w:hAnsiTheme="minorHAnsi"/>
        </w:rPr>
        <w:t xml:space="preserve"> </w:t>
      </w:r>
      <w:r w:rsidR="00F168C2" w:rsidRPr="00F87043">
        <w:rPr>
          <w:rFonts w:asciiTheme="minorHAnsi" w:hAnsiTheme="minorHAnsi"/>
        </w:rPr>
        <w:t xml:space="preserve">se percibieron </w:t>
      </w:r>
      <w:r w:rsidR="00485AB6" w:rsidRPr="00F87043">
        <w:rPr>
          <w:rFonts w:asciiTheme="minorHAnsi" w:hAnsiTheme="minorHAnsi"/>
        </w:rPr>
        <w:t>o</w:t>
      </w:r>
      <w:r w:rsidR="00CA71DB" w:rsidRPr="00F87043">
        <w:rPr>
          <w:rFonts w:asciiTheme="minorHAnsi" w:hAnsiTheme="minorHAnsi"/>
        </w:rPr>
        <w:t xml:space="preserve">lores </w:t>
      </w:r>
      <w:r w:rsidR="0063182F">
        <w:rPr>
          <w:rFonts w:asciiTheme="minorHAnsi" w:hAnsiTheme="minorHAnsi"/>
        </w:rPr>
        <w:t xml:space="preserve">molestos </w:t>
      </w:r>
      <w:r w:rsidR="00470BCB" w:rsidRPr="00F87043">
        <w:rPr>
          <w:rFonts w:asciiTheme="minorHAnsi" w:hAnsiTheme="minorHAnsi"/>
        </w:rPr>
        <w:t xml:space="preserve">con notas </w:t>
      </w:r>
      <w:r w:rsidR="006C47B2" w:rsidRPr="00F87043">
        <w:rPr>
          <w:rFonts w:asciiTheme="minorHAnsi" w:hAnsiTheme="minorHAnsi"/>
        </w:rPr>
        <w:t xml:space="preserve">atribuibles </w:t>
      </w:r>
      <w:r w:rsidR="000F7457" w:rsidRPr="00F87043">
        <w:rPr>
          <w:rFonts w:asciiTheme="minorHAnsi" w:hAnsiTheme="minorHAnsi"/>
        </w:rPr>
        <w:t xml:space="preserve">a la instalación en </w:t>
      </w:r>
      <w:r w:rsidR="00C332AF">
        <w:rPr>
          <w:rFonts w:asciiTheme="minorHAnsi" w:hAnsiTheme="minorHAnsi"/>
        </w:rPr>
        <w:t>receptores sensibles, con intensidad</w:t>
      </w:r>
      <w:r w:rsidR="0063182F">
        <w:rPr>
          <w:rFonts w:asciiTheme="minorHAnsi" w:hAnsiTheme="minorHAnsi"/>
        </w:rPr>
        <w:t>es fuerte y muy fuerte.</w:t>
      </w:r>
      <w:r w:rsidR="00C332AF">
        <w:rPr>
          <w:rFonts w:asciiTheme="minorHAnsi" w:hAnsiTheme="minorHAnsi"/>
        </w:rPr>
        <w:t xml:space="preserve"> </w:t>
      </w:r>
    </w:p>
    <w:p w14:paraId="45B2BD93" w14:textId="77777777" w:rsidR="00C0167F" w:rsidRDefault="00C0167F" w:rsidP="003123D7">
      <w:pPr>
        <w:pStyle w:val="Prrafodelista"/>
        <w:spacing w:after="0" w:line="276" w:lineRule="auto"/>
        <w:ind w:left="0"/>
        <w:rPr>
          <w:rFonts w:asciiTheme="minorHAnsi" w:hAnsiTheme="minorHAnsi"/>
        </w:rPr>
      </w:pPr>
    </w:p>
    <w:p w14:paraId="7CDCAFD4" w14:textId="77777777" w:rsidR="008E1D8D" w:rsidRDefault="008E1D8D" w:rsidP="002E7008">
      <w:pPr>
        <w:rPr>
          <w:rFonts w:asciiTheme="minorHAnsi" w:hAnsiTheme="minorHAnsi"/>
          <w:color w:val="FF0000"/>
        </w:rPr>
      </w:pPr>
    </w:p>
    <w:p w14:paraId="12D01D6F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5505F846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6112842C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1E6577A9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35AC428C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2C81B885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0790A0FC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527C8EC8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0F7E6115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7E5F0E9C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1FC0686A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33727A28" w14:textId="77777777" w:rsidR="0063182F" w:rsidRDefault="0063182F" w:rsidP="002E7008">
      <w:pPr>
        <w:rPr>
          <w:rFonts w:asciiTheme="minorHAnsi" w:hAnsiTheme="minorHAnsi"/>
          <w:color w:val="FF0000"/>
        </w:rPr>
      </w:pPr>
    </w:p>
    <w:p w14:paraId="7CDCAFD5" w14:textId="77777777" w:rsidR="00CA71DB" w:rsidRPr="00D469B1" w:rsidRDefault="00CA71DB" w:rsidP="002E7008">
      <w:pPr>
        <w:rPr>
          <w:rFonts w:asciiTheme="minorHAnsi" w:hAnsiTheme="minorHAnsi"/>
          <w:color w:val="FF0000"/>
        </w:rPr>
      </w:pPr>
    </w:p>
    <w:p w14:paraId="7CDCAFD6" w14:textId="77777777" w:rsidR="00CA71DB" w:rsidRPr="00D469B1" w:rsidRDefault="00CA71DB" w:rsidP="002E7008">
      <w:pPr>
        <w:rPr>
          <w:rFonts w:asciiTheme="minorHAnsi" w:hAnsiTheme="minorHAnsi"/>
          <w:color w:val="FF0000"/>
        </w:rPr>
      </w:pPr>
    </w:p>
    <w:p w14:paraId="7CDCAFE4" w14:textId="77777777" w:rsidR="0029790E" w:rsidRPr="0059075E" w:rsidRDefault="00DE64CD" w:rsidP="00551172">
      <w:pPr>
        <w:pStyle w:val="Ttulo1"/>
        <w:numPr>
          <w:ilvl w:val="0"/>
          <w:numId w:val="7"/>
        </w:numPr>
        <w:rPr>
          <w:rFonts w:asciiTheme="minorHAnsi" w:hAnsiTheme="minorHAnsi"/>
        </w:rPr>
      </w:pPr>
      <w:bookmarkStart w:id="28" w:name="_Ref356203884"/>
      <w:bookmarkStart w:id="29" w:name="_Toc399169953"/>
      <w:r w:rsidRPr="0059075E">
        <w:rPr>
          <w:rFonts w:asciiTheme="minorHAnsi" w:hAnsiTheme="minorHAnsi"/>
        </w:rPr>
        <w:t>A</w:t>
      </w:r>
      <w:r w:rsidR="0038667C" w:rsidRPr="0059075E">
        <w:rPr>
          <w:rFonts w:asciiTheme="minorHAnsi" w:hAnsiTheme="minorHAnsi"/>
        </w:rPr>
        <w:t>NEXOS</w:t>
      </w:r>
      <w:bookmarkEnd w:id="28"/>
      <w:bookmarkEnd w:id="29"/>
    </w:p>
    <w:p w14:paraId="7CDCAFFA" w14:textId="77777777" w:rsidR="0038667C" w:rsidRPr="0059075E" w:rsidRDefault="0038667C" w:rsidP="00551172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30" w:name="_Ref358295278"/>
      <w:bookmarkStart w:id="31" w:name="_Toc392176706"/>
      <w:bookmarkStart w:id="32" w:name="_Toc399169954"/>
      <w:r w:rsidRPr="0059075E">
        <w:rPr>
          <w:rFonts w:asciiTheme="minorHAnsi" w:hAnsiTheme="minorHAnsi"/>
        </w:rPr>
        <w:t>Certificado de calibración</w:t>
      </w:r>
      <w:bookmarkEnd w:id="30"/>
      <w:bookmarkEnd w:id="31"/>
      <w:bookmarkEnd w:id="32"/>
    </w:p>
    <w:p w14:paraId="1387A035" w14:textId="7D24B5AB" w:rsidR="00066242" w:rsidRDefault="0038667C" w:rsidP="00744689">
      <w:pPr>
        <w:rPr>
          <w:noProof/>
          <w:lang w:eastAsia="es-CL"/>
        </w:rPr>
      </w:pPr>
      <w:r w:rsidRPr="0059075E">
        <w:rPr>
          <w:rFonts w:asciiTheme="minorHAnsi" w:hAnsiTheme="minorHAnsi"/>
        </w:rPr>
        <w:t>A continuación se presenta el certificado de calibración de los panelistas que participaron en la actividad.</w:t>
      </w:r>
      <w:r w:rsidR="00744689" w:rsidRPr="00744689">
        <w:rPr>
          <w:noProof/>
          <w:lang w:eastAsia="es-CL"/>
        </w:rPr>
        <w:t xml:space="preserve"> </w:t>
      </w:r>
    </w:p>
    <w:p w14:paraId="4D1319F6" w14:textId="5AF5A04C" w:rsidR="007D4C03" w:rsidRDefault="009E3999" w:rsidP="00066242">
      <w:pPr>
        <w:jc w:val="center"/>
        <w:rPr>
          <w:rFonts w:asciiTheme="minorHAnsi" w:hAnsiTheme="minorHAnsi"/>
        </w:rPr>
      </w:pPr>
      <w:r>
        <w:rPr>
          <w:noProof/>
          <w:lang w:eastAsia="es-CL"/>
        </w:rPr>
        <w:drawing>
          <wp:inline distT="0" distB="0" distL="0" distR="0" wp14:anchorId="1C1363F8" wp14:editId="153AC0F0">
            <wp:extent cx="4222859" cy="5553075"/>
            <wp:effectExtent l="0" t="0" r="635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32959" cy="556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4E412" w14:textId="77777777" w:rsidR="00066242" w:rsidRDefault="00066242" w:rsidP="00066242">
      <w:pPr>
        <w:jc w:val="center"/>
        <w:rPr>
          <w:rFonts w:asciiTheme="minorHAnsi" w:hAnsiTheme="minorHAnsi"/>
        </w:rPr>
      </w:pPr>
    </w:p>
    <w:p w14:paraId="08FE5571" w14:textId="77777777" w:rsidR="00066242" w:rsidRDefault="00066242" w:rsidP="00066242">
      <w:pPr>
        <w:jc w:val="center"/>
        <w:rPr>
          <w:rFonts w:asciiTheme="minorHAnsi" w:hAnsiTheme="minorHAnsi"/>
        </w:rPr>
      </w:pPr>
    </w:p>
    <w:p w14:paraId="20208DCB" w14:textId="2E1D5EA2" w:rsidR="00066242" w:rsidRDefault="00066242" w:rsidP="00066242">
      <w:pPr>
        <w:jc w:val="center"/>
        <w:rPr>
          <w:rFonts w:asciiTheme="minorHAnsi" w:hAnsiTheme="minorHAnsi"/>
        </w:rPr>
      </w:pPr>
      <w:r>
        <w:rPr>
          <w:noProof/>
          <w:lang w:eastAsia="es-CL"/>
        </w:rPr>
        <w:drawing>
          <wp:inline distT="0" distB="0" distL="0" distR="0" wp14:anchorId="37C42E3A" wp14:editId="7DC5ECFD">
            <wp:extent cx="4237898" cy="5559425"/>
            <wp:effectExtent l="0" t="0" r="0" b="317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7365" cy="5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8F789" w14:textId="77777777" w:rsidR="00066242" w:rsidRDefault="00066242" w:rsidP="00066242">
      <w:pPr>
        <w:jc w:val="center"/>
        <w:rPr>
          <w:rFonts w:asciiTheme="minorHAnsi" w:hAnsiTheme="minorHAnsi"/>
        </w:rPr>
      </w:pPr>
    </w:p>
    <w:p w14:paraId="7C5D3C4D" w14:textId="77777777" w:rsidR="00066242" w:rsidRDefault="00066242" w:rsidP="00066242">
      <w:pPr>
        <w:jc w:val="center"/>
        <w:rPr>
          <w:rFonts w:asciiTheme="minorHAnsi" w:hAnsiTheme="minorHAnsi"/>
        </w:rPr>
      </w:pPr>
    </w:p>
    <w:p w14:paraId="1FDF47CB" w14:textId="77777777" w:rsidR="00066242" w:rsidRDefault="00066242" w:rsidP="00066242">
      <w:pPr>
        <w:jc w:val="center"/>
        <w:rPr>
          <w:rFonts w:asciiTheme="minorHAnsi" w:hAnsiTheme="minorHAnsi"/>
        </w:rPr>
      </w:pPr>
    </w:p>
    <w:p w14:paraId="3BB1E526" w14:textId="739A0531" w:rsidR="007D4C03" w:rsidRDefault="007D4C03">
      <w:pPr>
        <w:spacing w:after="0"/>
        <w:jc w:val="left"/>
        <w:rPr>
          <w:rFonts w:asciiTheme="minorHAnsi" w:hAnsiTheme="minorHAnsi"/>
        </w:rPr>
      </w:pPr>
    </w:p>
    <w:p w14:paraId="762A8758" w14:textId="7202ED2B" w:rsidR="00E6604F" w:rsidRDefault="00E6604F" w:rsidP="00744689">
      <w:pPr>
        <w:rPr>
          <w:rFonts w:asciiTheme="minorHAnsi" w:hAnsiTheme="minorHAnsi"/>
        </w:rPr>
      </w:pPr>
    </w:p>
    <w:p w14:paraId="16E2F38C" w14:textId="77777777" w:rsidR="00066242" w:rsidRPr="0059075E" w:rsidRDefault="00066242" w:rsidP="00744689">
      <w:pPr>
        <w:rPr>
          <w:rFonts w:asciiTheme="minorHAnsi" w:hAnsiTheme="minorHAnsi"/>
        </w:rPr>
      </w:pPr>
    </w:p>
    <w:p w14:paraId="7CDCB001" w14:textId="40BD328A" w:rsidR="007105CA" w:rsidRDefault="007105CA">
      <w:pPr>
        <w:spacing w:after="0"/>
        <w:jc w:val="left"/>
        <w:rPr>
          <w:rFonts w:asciiTheme="minorHAnsi" w:hAnsiTheme="minorHAnsi"/>
        </w:rPr>
      </w:pPr>
    </w:p>
    <w:p w14:paraId="66DDFC96" w14:textId="5569B59B" w:rsidR="00066242" w:rsidRPr="00E16A6C" w:rsidRDefault="00E852AF" w:rsidP="00E16A6C">
      <w:pPr>
        <w:pStyle w:val="Ttulo2"/>
        <w:numPr>
          <w:ilvl w:val="1"/>
          <w:numId w:val="7"/>
        </w:numPr>
        <w:rPr>
          <w:rFonts w:asciiTheme="minorHAnsi" w:hAnsiTheme="minorHAnsi"/>
        </w:rPr>
      </w:pPr>
      <w:bookmarkStart w:id="33" w:name="_Ref392237145"/>
      <w:bookmarkStart w:id="34" w:name="_Toc399169955"/>
      <w:r w:rsidRPr="00066242">
        <w:rPr>
          <w:rFonts w:asciiTheme="minorHAnsi" w:hAnsiTheme="minorHAnsi"/>
        </w:rPr>
        <w:t>Rueda de Olor General</w:t>
      </w:r>
      <w:bookmarkEnd w:id="33"/>
      <w:bookmarkEnd w:id="34"/>
    </w:p>
    <w:p w14:paraId="0988B0B5" w14:textId="429F8C9D" w:rsidR="005B7BA5" w:rsidRPr="005B7BA5" w:rsidRDefault="00066242" w:rsidP="00066242">
      <w:pPr>
        <w:rPr>
          <w:rFonts w:asciiTheme="minorHAnsi" w:hAnsiTheme="minorHAnsi"/>
          <w:b/>
        </w:rPr>
      </w:pPr>
      <w:r w:rsidRPr="00217E4C">
        <w:rPr>
          <w:rFonts w:asciiTheme="minorHAnsi" w:hAnsiTheme="minorHAnsi"/>
          <w:noProof/>
          <w:lang w:eastAsia="es-CL"/>
        </w:rPr>
        <w:drawing>
          <wp:inline distT="0" distB="0" distL="0" distR="0" wp14:anchorId="43200168" wp14:editId="3DE2D8AF">
            <wp:extent cx="5184140" cy="598614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4140" cy="598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7BA5" w:rsidRPr="005B7BA5" w:rsidSect="00066242">
      <w:pgSz w:w="12240" w:h="15840" w:code="1"/>
      <w:pgMar w:top="1418" w:right="1701" w:bottom="238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AF00EA" w14:textId="77777777" w:rsidR="007055A4" w:rsidRDefault="007055A4" w:rsidP="005676FB">
      <w:r>
        <w:separator/>
      </w:r>
    </w:p>
  </w:endnote>
  <w:endnote w:type="continuationSeparator" w:id="0">
    <w:p w14:paraId="1811747F" w14:textId="77777777" w:rsidR="007055A4" w:rsidRDefault="007055A4" w:rsidP="005676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ptima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Lucida Grande">
    <w:altName w:val="Franklin Gothic Medium Cond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DCB038" w14:textId="77777777" w:rsidR="00D73F51" w:rsidRPr="00C23C0E" w:rsidRDefault="00D73F51" w:rsidP="0015554A">
    <w:pPr>
      <w:pStyle w:val="Piedepgina"/>
    </w:pPr>
    <w:r w:rsidRPr="00C23C0E">
      <w:t>Superintendencia del Medio Ambiente – Gobierno de Chile</w:t>
    </w:r>
  </w:p>
  <w:p w14:paraId="7CDCB039" w14:textId="77777777" w:rsidR="00D73F51" w:rsidRPr="00C23C0E" w:rsidRDefault="00D73F51" w:rsidP="0015554A">
    <w:pPr>
      <w:pStyle w:val="Piedepgina"/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DCB03A" w14:textId="77777777" w:rsidR="00D73F51" w:rsidRPr="00C23C0E" w:rsidRDefault="00D73F51" w:rsidP="00C34B9C">
    <w:pPr>
      <w:pStyle w:val="Piedepgina"/>
    </w:pPr>
    <w:r w:rsidRPr="00C23C0E">
      <w:t>Superintendencia del Medio Ambiente – Gobierno de Chile</w:t>
    </w:r>
  </w:p>
  <w:p w14:paraId="7CDCB03B" w14:textId="77777777" w:rsidR="00D73F51" w:rsidRPr="00C23C0E" w:rsidRDefault="00D73F51" w:rsidP="00C34B9C">
    <w:pPr>
      <w:pStyle w:val="Piedepgina"/>
      <w:rPr>
        <w:color w:val="7F7F7F"/>
        <w:sz w:val="16"/>
      </w:rPr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  <w:p w14:paraId="7CDCB03C" w14:textId="77777777" w:rsidR="00D73F51" w:rsidRPr="0027375E" w:rsidRDefault="00D73F51" w:rsidP="00C34B9C">
    <w:pPr>
      <w:pStyle w:val="Piedepgina"/>
    </w:pPr>
  </w:p>
  <w:p w14:paraId="7CDCB03D" w14:textId="77777777" w:rsidR="00D73F51" w:rsidRPr="0027375E" w:rsidRDefault="00D73F51" w:rsidP="00C34B9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F5A803" w14:textId="77777777" w:rsidR="007055A4" w:rsidRDefault="007055A4" w:rsidP="005676FB">
      <w:r>
        <w:separator/>
      </w:r>
    </w:p>
  </w:footnote>
  <w:footnote w:type="continuationSeparator" w:id="0">
    <w:p w14:paraId="783EF6C3" w14:textId="77777777" w:rsidR="007055A4" w:rsidRDefault="007055A4" w:rsidP="005676FB">
      <w:r>
        <w:continuationSeparator/>
      </w:r>
    </w:p>
  </w:footnote>
  <w:footnote w:id="1">
    <w:p w14:paraId="7CDCB040" w14:textId="77777777" w:rsidR="00D73F51" w:rsidRDefault="00D73F51">
      <w:pPr>
        <w:pStyle w:val="Textonotapie"/>
      </w:pPr>
      <w:r>
        <w:rPr>
          <w:rStyle w:val="Refdenotaalpie"/>
        </w:rPr>
        <w:footnoteRef/>
      </w:r>
      <w:r>
        <w:t>“Calidad del aire -  Determinación de la concentración de olor por olfatometría dinámica”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DCB036" w14:textId="77777777" w:rsidR="00D73F51" w:rsidRDefault="00D73F51" w:rsidP="0015554A">
    <w:pPr>
      <w:pStyle w:val="Encabezado"/>
      <w:jc w:val="right"/>
    </w:pPr>
    <w:r>
      <w:rPr>
        <w:noProof/>
        <w:lang w:eastAsia="es-CL"/>
      </w:rPr>
      <w:drawing>
        <wp:anchor distT="0" distB="0" distL="114300" distR="114300" simplePos="0" relativeHeight="251660288" behindDoc="0" locked="0" layoutInCell="1" allowOverlap="1" wp14:anchorId="7CDCB03E" wp14:editId="7CDCB03F">
          <wp:simplePos x="0" y="0"/>
          <wp:positionH relativeFrom="column">
            <wp:posOffset>-685165</wp:posOffset>
          </wp:positionH>
          <wp:positionV relativeFrom="paragraph">
            <wp:posOffset>154305</wp:posOffset>
          </wp:positionV>
          <wp:extent cx="1968500" cy="711200"/>
          <wp:effectExtent l="0" t="0" r="0" b="0"/>
          <wp:wrapThrough wrapText="bothSides">
            <wp:wrapPolygon edited="0">
              <wp:start x="836" y="1157"/>
              <wp:lineTo x="836" y="19093"/>
              <wp:lineTo x="6271" y="19093"/>
              <wp:lineTo x="16305" y="17936"/>
              <wp:lineTo x="20903" y="15621"/>
              <wp:lineTo x="20903" y="5207"/>
              <wp:lineTo x="17141" y="2893"/>
              <wp:lineTo x="6271" y="1157"/>
              <wp:lineTo x="836" y="1157"/>
            </wp:wrapPolygon>
          </wp:wrapThrough>
          <wp:docPr id="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23" t="27890" r="7986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68500" cy="71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DCB037" w14:textId="77777777" w:rsidR="00D73F51" w:rsidRDefault="00D73F51" w:rsidP="0015554A">
    <w:pPr>
      <w:pStyle w:val="Encabezado"/>
      <w:spacing w:after="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3F153E"/>
    <w:multiLevelType w:val="hybridMultilevel"/>
    <w:tmpl w:val="51AE151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0978AD"/>
    <w:multiLevelType w:val="multilevel"/>
    <w:tmpl w:val="5C78D3A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>
    <w:nsid w:val="1F87338C"/>
    <w:multiLevelType w:val="hybridMultilevel"/>
    <w:tmpl w:val="6382D022"/>
    <w:lvl w:ilvl="0" w:tplc="5DB2D89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E82E08"/>
    <w:multiLevelType w:val="hybridMultilevel"/>
    <w:tmpl w:val="4818350C"/>
    <w:lvl w:ilvl="0" w:tplc="8C4CEC5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sz w:val="16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337CC5"/>
    <w:multiLevelType w:val="hybridMultilevel"/>
    <w:tmpl w:val="6382D022"/>
    <w:lvl w:ilvl="0" w:tplc="5DB2D89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724C71"/>
    <w:multiLevelType w:val="hybridMultilevel"/>
    <w:tmpl w:val="B0A42AB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374621"/>
    <w:multiLevelType w:val="hybridMultilevel"/>
    <w:tmpl w:val="4818350C"/>
    <w:lvl w:ilvl="0" w:tplc="8C4CEC5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sz w:val="16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251F43"/>
    <w:multiLevelType w:val="hybridMultilevel"/>
    <w:tmpl w:val="6382D022"/>
    <w:lvl w:ilvl="0" w:tplc="5DB2D89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11481D"/>
    <w:multiLevelType w:val="multilevel"/>
    <w:tmpl w:val="E4485CC0"/>
    <w:lvl w:ilvl="0">
      <w:start w:val="1"/>
      <w:numFmt w:val="decimal"/>
      <w:pStyle w:val="Subttulo"/>
      <w:lvlText w:val="%1."/>
      <w:lvlJc w:val="left"/>
      <w:pPr>
        <w:ind w:left="79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180"/>
      </w:pPr>
      <w:rPr>
        <w:rFonts w:hint="default"/>
      </w:rPr>
    </w:lvl>
  </w:abstractNum>
  <w:abstractNum w:abstractNumId="9">
    <w:nsid w:val="53D31A42"/>
    <w:multiLevelType w:val="hybridMultilevel"/>
    <w:tmpl w:val="751E5F8C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7595D"/>
    <w:multiLevelType w:val="multilevel"/>
    <w:tmpl w:val="1CE6EDD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5B8A7ABE"/>
    <w:multiLevelType w:val="hybridMultilevel"/>
    <w:tmpl w:val="38FA4AA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86607C"/>
    <w:multiLevelType w:val="hybridMultilevel"/>
    <w:tmpl w:val="97120ED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1F244D0"/>
    <w:multiLevelType w:val="hybridMultilevel"/>
    <w:tmpl w:val="5D86496C"/>
    <w:lvl w:ilvl="0" w:tplc="09F2D952">
      <w:start w:val="1"/>
      <w:numFmt w:val="bullet"/>
      <w:pStyle w:val="Listanonumerada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>
    <w:nsid w:val="736075D3"/>
    <w:multiLevelType w:val="hybridMultilevel"/>
    <w:tmpl w:val="6382D022"/>
    <w:lvl w:ilvl="0" w:tplc="5DB2D89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</w:num>
  <w:num w:numId="3">
    <w:abstractNumId w:val="1"/>
  </w:num>
  <w:num w:numId="4">
    <w:abstractNumId w:val="0"/>
  </w:num>
  <w:num w:numId="5">
    <w:abstractNumId w:val="12"/>
  </w:num>
  <w:num w:numId="6">
    <w:abstractNumId w:val="11"/>
  </w:num>
  <w:num w:numId="7">
    <w:abstractNumId w:val="10"/>
  </w:num>
  <w:num w:numId="8">
    <w:abstractNumId w:val="5"/>
  </w:num>
  <w:num w:numId="9">
    <w:abstractNumId w:val="3"/>
  </w:num>
  <w:num w:numId="10">
    <w:abstractNumId w:val="4"/>
  </w:num>
  <w:num w:numId="11">
    <w:abstractNumId w:val="7"/>
  </w:num>
  <w:num w:numId="12">
    <w:abstractNumId w:val="9"/>
  </w:num>
  <w:num w:numId="13">
    <w:abstractNumId w:val="1"/>
  </w:num>
  <w:num w:numId="14">
    <w:abstractNumId w:val="1"/>
  </w:num>
  <w:num w:numId="15">
    <w:abstractNumId w:val="14"/>
  </w:num>
  <w:num w:numId="16">
    <w:abstractNumId w:val="2"/>
  </w:num>
  <w:num w:numId="17">
    <w:abstractNumId w:val="6"/>
  </w:num>
  <w:num w:numId="18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92B"/>
    <w:rsid w:val="0000286E"/>
    <w:rsid w:val="00003516"/>
    <w:rsid w:val="00003C9C"/>
    <w:rsid w:val="00004599"/>
    <w:rsid w:val="000054EA"/>
    <w:rsid w:val="00006F78"/>
    <w:rsid w:val="0000776C"/>
    <w:rsid w:val="00010856"/>
    <w:rsid w:val="00020033"/>
    <w:rsid w:val="00023C91"/>
    <w:rsid w:val="0003064C"/>
    <w:rsid w:val="000345FD"/>
    <w:rsid w:val="00042ED6"/>
    <w:rsid w:val="000448F6"/>
    <w:rsid w:val="00045FBF"/>
    <w:rsid w:val="000501E4"/>
    <w:rsid w:val="00054A83"/>
    <w:rsid w:val="00057390"/>
    <w:rsid w:val="00063E13"/>
    <w:rsid w:val="00063E61"/>
    <w:rsid w:val="00065264"/>
    <w:rsid w:val="00066242"/>
    <w:rsid w:val="0007051B"/>
    <w:rsid w:val="00070604"/>
    <w:rsid w:val="00070D5F"/>
    <w:rsid w:val="00073142"/>
    <w:rsid w:val="00073375"/>
    <w:rsid w:val="000773B1"/>
    <w:rsid w:val="00080DD1"/>
    <w:rsid w:val="0008248B"/>
    <w:rsid w:val="00083EFB"/>
    <w:rsid w:val="000844F5"/>
    <w:rsid w:val="00084F18"/>
    <w:rsid w:val="000909B3"/>
    <w:rsid w:val="00090D83"/>
    <w:rsid w:val="00091483"/>
    <w:rsid w:val="000A0800"/>
    <w:rsid w:val="000B040C"/>
    <w:rsid w:val="000B1297"/>
    <w:rsid w:val="000B4AA6"/>
    <w:rsid w:val="000B6385"/>
    <w:rsid w:val="000C0ACF"/>
    <w:rsid w:val="000C1BB8"/>
    <w:rsid w:val="000C3422"/>
    <w:rsid w:val="000C3A4D"/>
    <w:rsid w:val="000C3CA3"/>
    <w:rsid w:val="000C447B"/>
    <w:rsid w:val="000D1397"/>
    <w:rsid w:val="000D2BC5"/>
    <w:rsid w:val="000D36E1"/>
    <w:rsid w:val="000D3F51"/>
    <w:rsid w:val="000E350A"/>
    <w:rsid w:val="000E4A97"/>
    <w:rsid w:val="000E581C"/>
    <w:rsid w:val="000F14B7"/>
    <w:rsid w:val="000F5243"/>
    <w:rsid w:val="000F7457"/>
    <w:rsid w:val="00102666"/>
    <w:rsid w:val="001046A7"/>
    <w:rsid w:val="00106555"/>
    <w:rsid w:val="00113BA3"/>
    <w:rsid w:val="00113C74"/>
    <w:rsid w:val="00117D8F"/>
    <w:rsid w:val="001208BA"/>
    <w:rsid w:val="00130A90"/>
    <w:rsid w:val="0013550E"/>
    <w:rsid w:val="001376FB"/>
    <w:rsid w:val="00140DBE"/>
    <w:rsid w:val="00141351"/>
    <w:rsid w:val="001433CC"/>
    <w:rsid w:val="00143F45"/>
    <w:rsid w:val="001501FB"/>
    <w:rsid w:val="0015554A"/>
    <w:rsid w:val="00160683"/>
    <w:rsid w:val="00160DA9"/>
    <w:rsid w:val="00164124"/>
    <w:rsid w:val="00165D1B"/>
    <w:rsid w:val="00167F22"/>
    <w:rsid w:val="00173A16"/>
    <w:rsid w:val="00175C1F"/>
    <w:rsid w:val="00182AA5"/>
    <w:rsid w:val="0018390E"/>
    <w:rsid w:val="001902A6"/>
    <w:rsid w:val="0019031F"/>
    <w:rsid w:val="001925C2"/>
    <w:rsid w:val="001A26C3"/>
    <w:rsid w:val="001A3C0D"/>
    <w:rsid w:val="001A4D1F"/>
    <w:rsid w:val="001A6152"/>
    <w:rsid w:val="001A6C32"/>
    <w:rsid w:val="001B0026"/>
    <w:rsid w:val="001B1D92"/>
    <w:rsid w:val="001B1EB1"/>
    <w:rsid w:val="001B2829"/>
    <w:rsid w:val="001B4B94"/>
    <w:rsid w:val="001B4F12"/>
    <w:rsid w:val="001C0691"/>
    <w:rsid w:val="001C0CE3"/>
    <w:rsid w:val="001C6161"/>
    <w:rsid w:val="001C6CCC"/>
    <w:rsid w:val="001D01D1"/>
    <w:rsid w:val="001D1BE6"/>
    <w:rsid w:val="001D1D48"/>
    <w:rsid w:val="001D4606"/>
    <w:rsid w:val="001E40B7"/>
    <w:rsid w:val="001E745E"/>
    <w:rsid w:val="001E7C8C"/>
    <w:rsid w:val="001F12FE"/>
    <w:rsid w:val="001F159F"/>
    <w:rsid w:val="001F35D4"/>
    <w:rsid w:val="001F430D"/>
    <w:rsid w:val="001F4716"/>
    <w:rsid w:val="001F78EB"/>
    <w:rsid w:val="00204B23"/>
    <w:rsid w:val="00205B72"/>
    <w:rsid w:val="00213621"/>
    <w:rsid w:val="002137B1"/>
    <w:rsid w:val="00214E7B"/>
    <w:rsid w:val="002179D5"/>
    <w:rsid w:val="00217E4C"/>
    <w:rsid w:val="002214B0"/>
    <w:rsid w:val="00222815"/>
    <w:rsid w:val="00223E74"/>
    <w:rsid w:val="002267A4"/>
    <w:rsid w:val="00227CB6"/>
    <w:rsid w:val="00234881"/>
    <w:rsid w:val="00235065"/>
    <w:rsid w:val="00235655"/>
    <w:rsid w:val="00237EE4"/>
    <w:rsid w:val="00241E1F"/>
    <w:rsid w:val="002425EF"/>
    <w:rsid w:val="00243BE8"/>
    <w:rsid w:val="0024640D"/>
    <w:rsid w:val="00253910"/>
    <w:rsid w:val="002605B9"/>
    <w:rsid w:val="00260D22"/>
    <w:rsid w:val="00262D30"/>
    <w:rsid w:val="0027375E"/>
    <w:rsid w:val="0027489A"/>
    <w:rsid w:val="00276EDE"/>
    <w:rsid w:val="00280EB5"/>
    <w:rsid w:val="00281AE2"/>
    <w:rsid w:val="0028498B"/>
    <w:rsid w:val="00285BAA"/>
    <w:rsid w:val="00291E19"/>
    <w:rsid w:val="00293590"/>
    <w:rsid w:val="0029790E"/>
    <w:rsid w:val="002A05C5"/>
    <w:rsid w:val="002A1EDE"/>
    <w:rsid w:val="002A1FD4"/>
    <w:rsid w:val="002B0BAA"/>
    <w:rsid w:val="002C1678"/>
    <w:rsid w:val="002C17F8"/>
    <w:rsid w:val="002C2274"/>
    <w:rsid w:val="002C4006"/>
    <w:rsid w:val="002C454A"/>
    <w:rsid w:val="002C7E3C"/>
    <w:rsid w:val="002D1097"/>
    <w:rsid w:val="002D21AB"/>
    <w:rsid w:val="002E11D1"/>
    <w:rsid w:val="002E499F"/>
    <w:rsid w:val="002E4D6C"/>
    <w:rsid w:val="002E6B27"/>
    <w:rsid w:val="002E7008"/>
    <w:rsid w:val="002E7933"/>
    <w:rsid w:val="002F2116"/>
    <w:rsid w:val="00303EE6"/>
    <w:rsid w:val="00304039"/>
    <w:rsid w:val="00305C34"/>
    <w:rsid w:val="00306436"/>
    <w:rsid w:val="0030727C"/>
    <w:rsid w:val="00307F95"/>
    <w:rsid w:val="00311B52"/>
    <w:rsid w:val="003123D7"/>
    <w:rsid w:val="00313D40"/>
    <w:rsid w:val="00314863"/>
    <w:rsid w:val="0031502F"/>
    <w:rsid w:val="00316B49"/>
    <w:rsid w:val="00316EF4"/>
    <w:rsid w:val="003176F0"/>
    <w:rsid w:val="003179CC"/>
    <w:rsid w:val="00322ADC"/>
    <w:rsid w:val="00322EE5"/>
    <w:rsid w:val="0032325F"/>
    <w:rsid w:val="00324BB9"/>
    <w:rsid w:val="00326869"/>
    <w:rsid w:val="00327A89"/>
    <w:rsid w:val="00327F84"/>
    <w:rsid w:val="0033042A"/>
    <w:rsid w:val="00332230"/>
    <w:rsid w:val="003353FA"/>
    <w:rsid w:val="00336112"/>
    <w:rsid w:val="003364FC"/>
    <w:rsid w:val="00337158"/>
    <w:rsid w:val="0034230B"/>
    <w:rsid w:val="00342B93"/>
    <w:rsid w:val="00346CAD"/>
    <w:rsid w:val="00346D91"/>
    <w:rsid w:val="0035293C"/>
    <w:rsid w:val="00355719"/>
    <w:rsid w:val="00356B99"/>
    <w:rsid w:val="0036018E"/>
    <w:rsid w:val="00361416"/>
    <w:rsid w:val="00366044"/>
    <w:rsid w:val="00367FB1"/>
    <w:rsid w:val="003701F4"/>
    <w:rsid w:val="00372CE9"/>
    <w:rsid w:val="00375D56"/>
    <w:rsid w:val="00377952"/>
    <w:rsid w:val="003804AD"/>
    <w:rsid w:val="0038092C"/>
    <w:rsid w:val="0038626D"/>
    <w:rsid w:val="0038667C"/>
    <w:rsid w:val="00394C05"/>
    <w:rsid w:val="003A287E"/>
    <w:rsid w:val="003A69EE"/>
    <w:rsid w:val="003B3FBD"/>
    <w:rsid w:val="003B5449"/>
    <w:rsid w:val="003B6C96"/>
    <w:rsid w:val="003B7737"/>
    <w:rsid w:val="003C015B"/>
    <w:rsid w:val="003C1E9F"/>
    <w:rsid w:val="003C2B2A"/>
    <w:rsid w:val="003C5542"/>
    <w:rsid w:val="003C7214"/>
    <w:rsid w:val="003D54E4"/>
    <w:rsid w:val="003D6865"/>
    <w:rsid w:val="003D6BDB"/>
    <w:rsid w:val="003D6D10"/>
    <w:rsid w:val="003E1B6A"/>
    <w:rsid w:val="003E2E4F"/>
    <w:rsid w:val="003E38D0"/>
    <w:rsid w:val="003E4C11"/>
    <w:rsid w:val="003E4F51"/>
    <w:rsid w:val="003E5F5B"/>
    <w:rsid w:val="003E619A"/>
    <w:rsid w:val="003E621C"/>
    <w:rsid w:val="003E71C6"/>
    <w:rsid w:val="003F0275"/>
    <w:rsid w:val="003F0C0E"/>
    <w:rsid w:val="003F2FEB"/>
    <w:rsid w:val="003F57BF"/>
    <w:rsid w:val="004020C4"/>
    <w:rsid w:val="0040235C"/>
    <w:rsid w:val="00406081"/>
    <w:rsid w:val="0040719F"/>
    <w:rsid w:val="004076EC"/>
    <w:rsid w:val="00407E3F"/>
    <w:rsid w:val="00413180"/>
    <w:rsid w:val="00413ACE"/>
    <w:rsid w:val="00416089"/>
    <w:rsid w:val="004163EF"/>
    <w:rsid w:val="0042354D"/>
    <w:rsid w:val="00425C48"/>
    <w:rsid w:val="00430078"/>
    <w:rsid w:val="00436CBA"/>
    <w:rsid w:val="004428F5"/>
    <w:rsid w:val="004453A5"/>
    <w:rsid w:val="00453DAD"/>
    <w:rsid w:val="00455C86"/>
    <w:rsid w:val="0045767F"/>
    <w:rsid w:val="00460CC8"/>
    <w:rsid w:val="004615E5"/>
    <w:rsid w:val="0046217B"/>
    <w:rsid w:val="0047095B"/>
    <w:rsid w:val="00470BCB"/>
    <w:rsid w:val="00470DCC"/>
    <w:rsid w:val="0047162C"/>
    <w:rsid w:val="004732D9"/>
    <w:rsid w:val="00475945"/>
    <w:rsid w:val="004759CB"/>
    <w:rsid w:val="004760B1"/>
    <w:rsid w:val="00481A5E"/>
    <w:rsid w:val="0048228A"/>
    <w:rsid w:val="00483AE7"/>
    <w:rsid w:val="00483C0B"/>
    <w:rsid w:val="004841CF"/>
    <w:rsid w:val="0048432A"/>
    <w:rsid w:val="00484A7D"/>
    <w:rsid w:val="004852D2"/>
    <w:rsid w:val="00485AB6"/>
    <w:rsid w:val="00487172"/>
    <w:rsid w:val="004A0BD2"/>
    <w:rsid w:val="004A28FF"/>
    <w:rsid w:val="004A3BD1"/>
    <w:rsid w:val="004B1C92"/>
    <w:rsid w:val="004B27D1"/>
    <w:rsid w:val="004B3765"/>
    <w:rsid w:val="004B5826"/>
    <w:rsid w:val="004B7F41"/>
    <w:rsid w:val="004C18B8"/>
    <w:rsid w:val="004C18D7"/>
    <w:rsid w:val="004C314C"/>
    <w:rsid w:val="004C5022"/>
    <w:rsid w:val="004C6536"/>
    <w:rsid w:val="004D017B"/>
    <w:rsid w:val="004D0FE0"/>
    <w:rsid w:val="004D443E"/>
    <w:rsid w:val="004D4B3A"/>
    <w:rsid w:val="004D626C"/>
    <w:rsid w:val="004D6CED"/>
    <w:rsid w:val="004E1AA5"/>
    <w:rsid w:val="004E23A5"/>
    <w:rsid w:val="004E54EC"/>
    <w:rsid w:val="004E57D8"/>
    <w:rsid w:val="004E604F"/>
    <w:rsid w:val="004E6AA6"/>
    <w:rsid w:val="004F4D20"/>
    <w:rsid w:val="005035E7"/>
    <w:rsid w:val="00504C95"/>
    <w:rsid w:val="005072BC"/>
    <w:rsid w:val="00510657"/>
    <w:rsid w:val="00511004"/>
    <w:rsid w:val="00512600"/>
    <w:rsid w:val="005135B6"/>
    <w:rsid w:val="005144B9"/>
    <w:rsid w:val="005201E9"/>
    <w:rsid w:val="0052389F"/>
    <w:rsid w:val="00523F1E"/>
    <w:rsid w:val="00524575"/>
    <w:rsid w:val="0052647E"/>
    <w:rsid w:val="0053010E"/>
    <w:rsid w:val="00532CE1"/>
    <w:rsid w:val="005333DC"/>
    <w:rsid w:val="00533ECF"/>
    <w:rsid w:val="00544734"/>
    <w:rsid w:val="0054579C"/>
    <w:rsid w:val="00546C91"/>
    <w:rsid w:val="00547605"/>
    <w:rsid w:val="00547FB6"/>
    <w:rsid w:val="00551172"/>
    <w:rsid w:val="005518B2"/>
    <w:rsid w:val="00555136"/>
    <w:rsid w:val="00561C0C"/>
    <w:rsid w:val="005644DD"/>
    <w:rsid w:val="00564F52"/>
    <w:rsid w:val="0056687C"/>
    <w:rsid w:val="005676FB"/>
    <w:rsid w:val="00573487"/>
    <w:rsid w:val="00573D6E"/>
    <w:rsid w:val="00573E99"/>
    <w:rsid w:val="005748A3"/>
    <w:rsid w:val="005765D6"/>
    <w:rsid w:val="0057779E"/>
    <w:rsid w:val="00585462"/>
    <w:rsid w:val="00586142"/>
    <w:rsid w:val="005868ED"/>
    <w:rsid w:val="0059075E"/>
    <w:rsid w:val="00592144"/>
    <w:rsid w:val="00593AFF"/>
    <w:rsid w:val="00594A0B"/>
    <w:rsid w:val="005A3E0D"/>
    <w:rsid w:val="005A4CEA"/>
    <w:rsid w:val="005A53A7"/>
    <w:rsid w:val="005B2483"/>
    <w:rsid w:val="005B4EB6"/>
    <w:rsid w:val="005B7BA5"/>
    <w:rsid w:val="005C03FE"/>
    <w:rsid w:val="005D298D"/>
    <w:rsid w:val="005D3DB1"/>
    <w:rsid w:val="005D7CB8"/>
    <w:rsid w:val="005E2AB5"/>
    <w:rsid w:val="005E3AEF"/>
    <w:rsid w:val="005F12BE"/>
    <w:rsid w:val="005F240A"/>
    <w:rsid w:val="005F44C1"/>
    <w:rsid w:val="005F6719"/>
    <w:rsid w:val="005F683C"/>
    <w:rsid w:val="00600BD3"/>
    <w:rsid w:val="00610057"/>
    <w:rsid w:val="00610611"/>
    <w:rsid w:val="00610D2E"/>
    <w:rsid w:val="00612D62"/>
    <w:rsid w:val="00613694"/>
    <w:rsid w:val="00615CC5"/>
    <w:rsid w:val="00616F9F"/>
    <w:rsid w:val="00620968"/>
    <w:rsid w:val="00626486"/>
    <w:rsid w:val="006265A6"/>
    <w:rsid w:val="00626ED9"/>
    <w:rsid w:val="0063168F"/>
    <w:rsid w:val="0063182F"/>
    <w:rsid w:val="006328B7"/>
    <w:rsid w:val="00640286"/>
    <w:rsid w:val="00640B6B"/>
    <w:rsid w:val="00642ADD"/>
    <w:rsid w:val="00650CD1"/>
    <w:rsid w:val="00651E01"/>
    <w:rsid w:val="0066109A"/>
    <w:rsid w:val="00661670"/>
    <w:rsid w:val="00662826"/>
    <w:rsid w:val="00663B4E"/>
    <w:rsid w:val="006714CF"/>
    <w:rsid w:val="00673B0D"/>
    <w:rsid w:val="0067446B"/>
    <w:rsid w:val="0067452C"/>
    <w:rsid w:val="0067478C"/>
    <w:rsid w:val="00676BC5"/>
    <w:rsid w:val="006772E3"/>
    <w:rsid w:val="00683554"/>
    <w:rsid w:val="00684428"/>
    <w:rsid w:val="00692238"/>
    <w:rsid w:val="00692A7C"/>
    <w:rsid w:val="00693299"/>
    <w:rsid w:val="006944F4"/>
    <w:rsid w:val="006B1D64"/>
    <w:rsid w:val="006B201E"/>
    <w:rsid w:val="006B2297"/>
    <w:rsid w:val="006B357B"/>
    <w:rsid w:val="006B3B8D"/>
    <w:rsid w:val="006B6455"/>
    <w:rsid w:val="006C3773"/>
    <w:rsid w:val="006C47B2"/>
    <w:rsid w:val="006C5A5F"/>
    <w:rsid w:val="006C68AA"/>
    <w:rsid w:val="006D59ED"/>
    <w:rsid w:val="006E471E"/>
    <w:rsid w:val="006E7330"/>
    <w:rsid w:val="006E7B4F"/>
    <w:rsid w:val="006E7B56"/>
    <w:rsid w:val="006F6FE0"/>
    <w:rsid w:val="007039CB"/>
    <w:rsid w:val="007055A4"/>
    <w:rsid w:val="00705DF8"/>
    <w:rsid w:val="007101A0"/>
    <w:rsid w:val="007105CA"/>
    <w:rsid w:val="00711B9C"/>
    <w:rsid w:val="00712EEE"/>
    <w:rsid w:val="00716850"/>
    <w:rsid w:val="007205AF"/>
    <w:rsid w:val="00720978"/>
    <w:rsid w:val="00721E4A"/>
    <w:rsid w:val="00722DA0"/>
    <w:rsid w:val="0072324D"/>
    <w:rsid w:val="00724308"/>
    <w:rsid w:val="00725525"/>
    <w:rsid w:val="0073077D"/>
    <w:rsid w:val="00732B9B"/>
    <w:rsid w:val="00735B94"/>
    <w:rsid w:val="00737273"/>
    <w:rsid w:val="00743FD6"/>
    <w:rsid w:val="00744689"/>
    <w:rsid w:val="007459D8"/>
    <w:rsid w:val="00750484"/>
    <w:rsid w:val="0075186E"/>
    <w:rsid w:val="00761AA8"/>
    <w:rsid w:val="007626D4"/>
    <w:rsid w:val="00764A41"/>
    <w:rsid w:val="00767C6C"/>
    <w:rsid w:val="007702DA"/>
    <w:rsid w:val="00774FD6"/>
    <w:rsid w:val="00776CCE"/>
    <w:rsid w:val="0078077E"/>
    <w:rsid w:val="00784701"/>
    <w:rsid w:val="007858C5"/>
    <w:rsid w:val="0078678B"/>
    <w:rsid w:val="00793A2F"/>
    <w:rsid w:val="0079431A"/>
    <w:rsid w:val="007967C5"/>
    <w:rsid w:val="007A090E"/>
    <w:rsid w:val="007A7421"/>
    <w:rsid w:val="007B16EF"/>
    <w:rsid w:val="007B21A9"/>
    <w:rsid w:val="007B393E"/>
    <w:rsid w:val="007B5C4C"/>
    <w:rsid w:val="007B7666"/>
    <w:rsid w:val="007C1C05"/>
    <w:rsid w:val="007C303A"/>
    <w:rsid w:val="007C30BA"/>
    <w:rsid w:val="007C42E2"/>
    <w:rsid w:val="007C46A0"/>
    <w:rsid w:val="007C5F87"/>
    <w:rsid w:val="007D0F1A"/>
    <w:rsid w:val="007D47A9"/>
    <w:rsid w:val="007D4C03"/>
    <w:rsid w:val="007D4E8D"/>
    <w:rsid w:val="007D6EEF"/>
    <w:rsid w:val="007E06CE"/>
    <w:rsid w:val="007E4AB6"/>
    <w:rsid w:val="007F02B7"/>
    <w:rsid w:val="007F2D22"/>
    <w:rsid w:val="007F526F"/>
    <w:rsid w:val="008014B6"/>
    <w:rsid w:val="008068EB"/>
    <w:rsid w:val="00810252"/>
    <w:rsid w:val="00821275"/>
    <w:rsid w:val="00821CE2"/>
    <w:rsid w:val="008223C7"/>
    <w:rsid w:val="00825948"/>
    <w:rsid w:val="0082669B"/>
    <w:rsid w:val="008331A7"/>
    <w:rsid w:val="00835C0F"/>
    <w:rsid w:val="00836429"/>
    <w:rsid w:val="00840695"/>
    <w:rsid w:val="008408F7"/>
    <w:rsid w:val="008438EA"/>
    <w:rsid w:val="0084560A"/>
    <w:rsid w:val="0084589C"/>
    <w:rsid w:val="008475CE"/>
    <w:rsid w:val="008478A4"/>
    <w:rsid w:val="00850740"/>
    <w:rsid w:val="00851CCB"/>
    <w:rsid w:val="00852328"/>
    <w:rsid w:val="0085528A"/>
    <w:rsid w:val="00860406"/>
    <w:rsid w:val="00863B9A"/>
    <w:rsid w:val="00867DC0"/>
    <w:rsid w:val="00870A06"/>
    <w:rsid w:val="00872997"/>
    <w:rsid w:val="00873956"/>
    <w:rsid w:val="00884B9C"/>
    <w:rsid w:val="008863B7"/>
    <w:rsid w:val="00886AE9"/>
    <w:rsid w:val="008903D4"/>
    <w:rsid w:val="00890C9F"/>
    <w:rsid w:val="0089162A"/>
    <w:rsid w:val="00891D80"/>
    <w:rsid w:val="00892AED"/>
    <w:rsid w:val="00896955"/>
    <w:rsid w:val="008A18CF"/>
    <w:rsid w:val="008A3A58"/>
    <w:rsid w:val="008A60EC"/>
    <w:rsid w:val="008B09DD"/>
    <w:rsid w:val="008B6844"/>
    <w:rsid w:val="008C1880"/>
    <w:rsid w:val="008C4325"/>
    <w:rsid w:val="008C4BC2"/>
    <w:rsid w:val="008C6148"/>
    <w:rsid w:val="008E1D8D"/>
    <w:rsid w:val="008E3522"/>
    <w:rsid w:val="008E353C"/>
    <w:rsid w:val="008E396B"/>
    <w:rsid w:val="008E4F94"/>
    <w:rsid w:val="008F6053"/>
    <w:rsid w:val="00903DDE"/>
    <w:rsid w:val="0090600C"/>
    <w:rsid w:val="009062BB"/>
    <w:rsid w:val="0090762C"/>
    <w:rsid w:val="009115D0"/>
    <w:rsid w:val="0091222D"/>
    <w:rsid w:val="009144A8"/>
    <w:rsid w:val="0091478C"/>
    <w:rsid w:val="009169CA"/>
    <w:rsid w:val="00917CFE"/>
    <w:rsid w:val="00921813"/>
    <w:rsid w:val="0092530F"/>
    <w:rsid w:val="009266D7"/>
    <w:rsid w:val="009269AF"/>
    <w:rsid w:val="009376EC"/>
    <w:rsid w:val="00937EB2"/>
    <w:rsid w:val="00943B1D"/>
    <w:rsid w:val="0095087E"/>
    <w:rsid w:val="00950B32"/>
    <w:rsid w:val="009512A1"/>
    <w:rsid w:val="009535EE"/>
    <w:rsid w:val="009569CD"/>
    <w:rsid w:val="00956F61"/>
    <w:rsid w:val="00965F18"/>
    <w:rsid w:val="00967173"/>
    <w:rsid w:val="009676DC"/>
    <w:rsid w:val="00972F93"/>
    <w:rsid w:val="00974F64"/>
    <w:rsid w:val="00977967"/>
    <w:rsid w:val="00981ADC"/>
    <w:rsid w:val="0098613B"/>
    <w:rsid w:val="009A4172"/>
    <w:rsid w:val="009A683D"/>
    <w:rsid w:val="009A7B82"/>
    <w:rsid w:val="009C060E"/>
    <w:rsid w:val="009C1AA0"/>
    <w:rsid w:val="009C4F9A"/>
    <w:rsid w:val="009C6CD9"/>
    <w:rsid w:val="009D1590"/>
    <w:rsid w:val="009D3022"/>
    <w:rsid w:val="009D3065"/>
    <w:rsid w:val="009D345C"/>
    <w:rsid w:val="009D5392"/>
    <w:rsid w:val="009E01A9"/>
    <w:rsid w:val="009E0B97"/>
    <w:rsid w:val="009E3999"/>
    <w:rsid w:val="009E4524"/>
    <w:rsid w:val="009E457F"/>
    <w:rsid w:val="009E689F"/>
    <w:rsid w:val="009F7636"/>
    <w:rsid w:val="00A001D6"/>
    <w:rsid w:val="00A019F6"/>
    <w:rsid w:val="00A03109"/>
    <w:rsid w:val="00A06442"/>
    <w:rsid w:val="00A10F22"/>
    <w:rsid w:val="00A15F7C"/>
    <w:rsid w:val="00A217CB"/>
    <w:rsid w:val="00A22C0F"/>
    <w:rsid w:val="00A23A15"/>
    <w:rsid w:val="00A24889"/>
    <w:rsid w:val="00A31BEC"/>
    <w:rsid w:val="00A327F8"/>
    <w:rsid w:val="00A33DE7"/>
    <w:rsid w:val="00A34C6D"/>
    <w:rsid w:val="00A36371"/>
    <w:rsid w:val="00A410C0"/>
    <w:rsid w:val="00A425D5"/>
    <w:rsid w:val="00A4638B"/>
    <w:rsid w:val="00A46892"/>
    <w:rsid w:val="00A5093B"/>
    <w:rsid w:val="00A5118B"/>
    <w:rsid w:val="00A517F9"/>
    <w:rsid w:val="00A54DD2"/>
    <w:rsid w:val="00A54DF9"/>
    <w:rsid w:val="00A553B6"/>
    <w:rsid w:val="00A559C1"/>
    <w:rsid w:val="00A61A9D"/>
    <w:rsid w:val="00A653BF"/>
    <w:rsid w:val="00A6556E"/>
    <w:rsid w:val="00A66946"/>
    <w:rsid w:val="00A679E2"/>
    <w:rsid w:val="00A70B66"/>
    <w:rsid w:val="00A73334"/>
    <w:rsid w:val="00A764B4"/>
    <w:rsid w:val="00A77578"/>
    <w:rsid w:val="00A77D2D"/>
    <w:rsid w:val="00A80F1A"/>
    <w:rsid w:val="00A83BDC"/>
    <w:rsid w:val="00A85300"/>
    <w:rsid w:val="00A9261F"/>
    <w:rsid w:val="00A95823"/>
    <w:rsid w:val="00AA23FB"/>
    <w:rsid w:val="00AA65A9"/>
    <w:rsid w:val="00AB3065"/>
    <w:rsid w:val="00AB783A"/>
    <w:rsid w:val="00AC0EFF"/>
    <w:rsid w:val="00AC1F68"/>
    <w:rsid w:val="00AC2BC7"/>
    <w:rsid w:val="00AC3075"/>
    <w:rsid w:val="00AC412B"/>
    <w:rsid w:val="00AC4905"/>
    <w:rsid w:val="00AC738C"/>
    <w:rsid w:val="00AD3D1E"/>
    <w:rsid w:val="00AD4DC6"/>
    <w:rsid w:val="00AD53B8"/>
    <w:rsid w:val="00AE0636"/>
    <w:rsid w:val="00AE1863"/>
    <w:rsid w:val="00AE4628"/>
    <w:rsid w:val="00AE6B10"/>
    <w:rsid w:val="00AF255D"/>
    <w:rsid w:val="00B04DCF"/>
    <w:rsid w:val="00B05525"/>
    <w:rsid w:val="00B06094"/>
    <w:rsid w:val="00B073D9"/>
    <w:rsid w:val="00B11253"/>
    <w:rsid w:val="00B13365"/>
    <w:rsid w:val="00B16772"/>
    <w:rsid w:val="00B16C69"/>
    <w:rsid w:val="00B2181D"/>
    <w:rsid w:val="00B34026"/>
    <w:rsid w:val="00B34538"/>
    <w:rsid w:val="00B34AAC"/>
    <w:rsid w:val="00B35162"/>
    <w:rsid w:val="00B36C16"/>
    <w:rsid w:val="00B45B29"/>
    <w:rsid w:val="00B466FC"/>
    <w:rsid w:val="00B478FB"/>
    <w:rsid w:val="00B50124"/>
    <w:rsid w:val="00B51826"/>
    <w:rsid w:val="00B52A7C"/>
    <w:rsid w:val="00B53F51"/>
    <w:rsid w:val="00B54714"/>
    <w:rsid w:val="00B579A7"/>
    <w:rsid w:val="00B6274E"/>
    <w:rsid w:val="00B654C4"/>
    <w:rsid w:val="00B66B86"/>
    <w:rsid w:val="00B675DD"/>
    <w:rsid w:val="00B71CE6"/>
    <w:rsid w:val="00B757CC"/>
    <w:rsid w:val="00B75DFC"/>
    <w:rsid w:val="00B76FB1"/>
    <w:rsid w:val="00B77328"/>
    <w:rsid w:val="00B775D0"/>
    <w:rsid w:val="00B86BC8"/>
    <w:rsid w:val="00B86DB7"/>
    <w:rsid w:val="00B8712F"/>
    <w:rsid w:val="00B878F0"/>
    <w:rsid w:val="00B918E8"/>
    <w:rsid w:val="00BA1E65"/>
    <w:rsid w:val="00BA3C72"/>
    <w:rsid w:val="00BA4412"/>
    <w:rsid w:val="00BA501E"/>
    <w:rsid w:val="00BB0B53"/>
    <w:rsid w:val="00BB0F51"/>
    <w:rsid w:val="00BB28FF"/>
    <w:rsid w:val="00BB3C7D"/>
    <w:rsid w:val="00BB4E95"/>
    <w:rsid w:val="00BB5E11"/>
    <w:rsid w:val="00BC6B46"/>
    <w:rsid w:val="00BD2E57"/>
    <w:rsid w:val="00BD33C9"/>
    <w:rsid w:val="00BD572E"/>
    <w:rsid w:val="00BD792C"/>
    <w:rsid w:val="00BE08A9"/>
    <w:rsid w:val="00BE23F5"/>
    <w:rsid w:val="00BE3849"/>
    <w:rsid w:val="00BE52BE"/>
    <w:rsid w:val="00BE637F"/>
    <w:rsid w:val="00BF18EC"/>
    <w:rsid w:val="00BF37BC"/>
    <w:rsid w:val="00BF3C13"/>
    <w:rsid w:val="00BF44A3"/>
    <w:rsid w:val="00BF4848"/>
    <w:rsid w:val="00BF4EC5"/>
    <w:rsid w:val="00C00325"/>
    <w:rsid w:val="00C0167F"/>
    <w:rsid w:val="00C03528"/>
    <w:rsid w:val="00C113E8"/>
    <w:rsid w:val="00C142A8"/>
    <w:rsid w:val="00C16159"/>
    <w:rsid w:val="00C163F1"/>
    <w:rsid w:val="00C22A03"/>
    <w:rsid w:val="00C23469"/>
    <w:rsid w:val="00C25725"/>
    <w:rsid w:val="00C25A31"/>
    <w:rsid w:val="00C2629F"/>
    <w:rsid w:val="00C26A06"/>
    <w:rsid w:val="00C3032D"/>
    <w:rsid w:val="00C332AF"/>
    <w:rsid w:val="00C34B9C"/>
    <w:rsid w:val="00C36D73"/>
    <w:rsid w:val="00C43491"/>
    <w:rsid w:val="00C47D2E"/>
    <w:rsid w:val="00C552C5"/>
    <w:rsid w:val="00C62A54"/>
    <w:rsid w:val="00C63620"/>
    <w:rsid w:val="00C636A6"/>
    <w:rsid w:val="00C67F5F"/>
    <w:rsid w:val="00C72460"/>
    <w:rsid w:val="00C72E02"/>
    <w:rsid w:val="00C81C90"/>
    <w:rsid w:val="00C95633"/>
    <w:rsid w:val="00C956A1"/>
    <w:rsid w:val="00C96A35"/>
    <w:rsid w:val="00CA26F9"/>
    <w:rsid w:val="00CA3CAD"/>
    <w:rsid w:val="00CA610C"/>
    <w:rsid w:val="00CA62FA"/>
    <w:rsid w:val="00CA6DDB"/>
    <w:rsid w:val="00CA717F"/>
    <w:rsid w:val="00CA71DB"/>
    <w:rsid w:val="00CB66F6"/>
    <w:rsid w:val="00CB6862"/>
    <w:rsid w:val="00CB78D3"/>
    <w:rsid w:val="00CC03D9"/>
    <w:rsid w:val="00CC4A5A"/>
    <w:rsid w:val="00CC663D"/>
    <w:rsid w:val="00CD171D"/>
    <w:rsid w:val="00CD5F74"/>
    <w:rsid w:val="00CD65D2"/>
    <w:rsid w:val="00CE1AD5"/>
    <w:rsid w:val="00CE28E5"/>
    <w:rsid w:val="00CE6A18"/>
    <w:rsid w:val="00CF61AC"/>
    <w:rsid w:val="00D055EC"/>
    <w:rsid w:val="00D06163"/>
    <w:rsid w:val="00D07CA1"/>
    <w:rsid w:val="00D10A63"/>
    <w:rsid w:val="00D13846"/>
    <w:rsid w:val="00D1502B"/>
    <w:rsid w:val="00D15FC2"/>
    <w:rsid w:val="00D161E7"/>
    <w:rsid w:val="00D173FB"/>
    <w:rsid w:val="00D22DDD"/>
    <w:rsid w:val="00D2713E"/>
    <w:rsid w:val="00D27CEF"/>
    <w:rsid w:val="00D27E17"/>
    <w:rsid w:val="00D32123"/>
    <w:rsid w:val="00D428EE"/>
    <w:rsid w:val="00D469B1"/>
    <w:rsid w:val="00D46F06"/>
    <w:rsid w:val="00D51A4D"/>
    <w:rsid w:val="00D52BBB"/>
    <w:rsid w:val="00D54D29"/>
    <w:rsid w:val="00D565B1"/>
    <w:rsid w:val="00D5705D"/>
    <w:rsid w:val="00D61A0B"/>
    <w:rsid w:val="00D679D0"/>
    <w:rsid w:val="00D71186"/>
    <w:rsid w:val="00D72188"/>
    <w:rsid w:val="00D73F51"/>
    <w:rsid w:val="00D818B4"/>
    <w:rsid w:val="00D84F27"/>
    <w:rsid w:val="00D859F9"/>
    <w:rsid w:val="00D869B8"/>
    <w:rsid w:val="00D8745F"/>
    <w:rsid w:val="00D87A9D"/>
    <w:rsid w:val="00D9190B"/>
    <w:rsid w:val="00D930F3"/>
    <w:rsid w:val="00D9597D"/>
    <w:rsid w:val="00DA3194"/>
    <w:rsid w:val="00DA3507"/>
    <w:rsid w:val="00DB46AC"/>
    <w:rsid w:val="00DB518A"/>
    <w:rsid w:val="00DB54D0"/>
    <w:rsid w:val="00DB5548"/>
    <w:rsid w:val="00DC4366"/>
    <w:rsid w:val="00DC7328"/>
    <w:rsid w:val="00DC7C79"/>
    <w:rsid w:val="00DD0B17"/>
    <w:rsid w:val="00DD2307"/>
    <w:rsid w:val="00DD5B27"/>
    <w:rsid w:val="00DD682B"/>
    <w:rsid w:val="00DD69ED"/>
    <w:rsid w:val="00DE0537"/>
    <w:rsid w:val="00DE64CD"/>
    <w:rsid w:val="00DE67F2"/>
    <w:rsid w:val="00E003C6"/>
    <w:rsid w:val="00E00C66"/>
    <w:rsid w:val="00E019B7"/>
    <w:rsid w:val="00E0283C"/>
    <w:rsid w:val="00E0529A"/>
    <w:rsid w:val="00E15203"/>
    <w:rsid w:val="00E16A6C"/>
    <w:rsid w:val="00E1704F"/>
    <w:rsid w:val="00E20CDC"/>
    <w:rsid w:val="00E21258"/>
    <w:rsid w:val="00E24463"/>
    <w:rsid w:val="00E249DF"/>
    <w:rsid w:val="00E2616C"/>
    <w:rsid w:val="00E31E48"/>
    <w:rsid w:val="00E33050"/>
    <w:rsid w:val="00E3370C"/>
    <w:rsid w:val="00E34F22"/>
    <w:rsid w:val="00E351DF"/>
    <w:rsid w:val="00E4492B"/>
    <w:rsid w:val="00E4729B"/>
    <w:rsid w:val="00E5468F"/>
    <w:rsid w:val="00E55951"/>
    <w:rsid w:val="00E57DB4"/>
    <w:rsid w:val="00E6604F"/>
    <w:rsid w:val="00E739E7"/>
    <w:rsid w:val="00E75BDC"/>
    <w:rsid w:val="00E843B7"/>
    <w:rsid w:val="00E852AF"/>
    <w:rsid w:val="00E927F3"/>
    <w:rsid w:val="00E928C0"/>
    <w:rsid w:val="00E95D7A"/>
    <w:rsid w:val="00E96493"/>
    <w:rsid w:val="00EA2251"/>
    <w:rsid w:val="00EA722B"/>
    <w:rsid w:val="00EA77EA"/>
    <w:rsid w:val="00EB02A4"/>
    <w:rsid w:val="00EB36B6"/>
    <w:rsid w:val="00EB3B86"/>
    <w:rsid w:val="00EB7354"/>
    <w:rsid w:val="00EC1974"/>
    <w:rsid w:val="00EC1B34"/>
    <w:rsid w:val="00EC3C35"/>
    <w:rsid w:val="00EC7CC2"/>
    <w:rsid w:val="00ED4C80"/>
    <w:rsid w:val="00ED7C2E"/>
    <w:rsid w:val="00EE5A57"/>
    <w:rsid w:val="00EE7088"/>
    <w:rsid w:val="00EE72E8"/>
    <w:rsid w:val="00EF0A19"/>
    <w:rsid w:val="00EF0CC3"/>
    <w:rsid w:val="00EF4F65"/>
    <w:rsid w:val="00EF540A"/>
    <w:rsid w:val="00EF57B1"/>
    <w:rsid w:val="00EF5A96"/>
    <w:rsid w:val="00EF7457"/>
    <w:rsid w:val="00EF79AE"/>
    <w:rsid w:val="00F015C6"/>
    <w:rsid w:val="00F02BBF"/>
    <w:rsid w:val="00F0349D"/>
    <w:rsid w:val="00F0600E"/>
    <w:rsid w:val="00F10D49"/>
    <w:rsid w:val="00F1430A"/>
    <w:rsid w:val="00F168C2"/>
    <w:rsid w:val="00F16E9A"/>
    <w:rsid w:val="00F17821"/>
    <w:rsid w:val="00F22FEA"/>
    <w:rsid w:val="00F2327A"/>
    <w:rsid w:val="00F25AB5"/>
    <w:rsid w:val="00F278C4"/>
    <w:rsid w:val="00F33005"/>
    <w:rsid w:val="00F37189"/>
    <w:rsid w:val="00F40A1E"/>
    <w:rsid w:val="00F40C55"/>
    <w:rsid w:val="00F42470"/>
    <w:rsid w:val="00F4294A"/>
    <w:rsid w:val="00F438FE"/>
    <w:rsid w:val="00F4589A"/>
    <w:rsid w:val="00F469EE"/>
    <w:rsid w:val="00F46EF8"/>
    <w:rsid w:val="00F50DEC"/>
    <w:rsid w:val="00F52E62"/>
    <w:rsid w:val="00F53051"/>
    <w:rsid w:val="00F5475D"/>
    <w:rsid w:val="00F55349"/>
    <w:rsid w:val="00F60EF4"/>
    <w:rsid w:val="00F62511"/>
    <w:rsid w:val="00F626F4"/>
    <w:rsid w:val="00F63273"/>
    <w:rsid w:val="00F64535"/>
    <w:rsid w:val="00F71FF6"/>
    <w:rsid w:val="00F75CD3"/>
    <w:rsid w:val="00F81E40"/>
    <w:rsid w:val="00F86E53"/>
    <w:rsid w:val="00F87043"/>
    <w:rsid w:val="00F87773"/>
    <w:rsid w:val="00F972E1"/>
    <w:rsid w:val="00FA25DC"/>
    <w:rsid w:val="00FA29EF"/>
    <w:rsid w:val="00FA2F99"/>
    <w:rsid w:val="00FA31AE"/>
    <w:rsid w:val="00FA769E"/>
    <w:rsid w:val="00FB28EC"/>
    <w:rsid w:val="00FB3041"/>
    <w:rsid w:val="00FC2A19"/>
    <w:rsid w:val="00FC2F40"/>
    <w:rsid w:val="00FC46FF"/>
    <w:rsid w:val="00FC5BE8"/>
    <w:rsid w:val="00FD00D3"/>
    <w:rsid w:val="00FD40DE"/>
    <w:rsid w:val="00FD5A11"/>
    <w:rsid w:val="00FD7A87"/>
    <w:rsid w:val="00FE066D"/>
    <w:rsid w:val="00FE1BE2"/>
    <w:rsid w:val="00FE217B"/>
    <w:rsid w:val="00FE241B"/>
    <w:rsid w:val="00FE2B81"/>
    <w:rsid w:val="00FE67AD"/>
    <w:rsid w:val="00FE7542"/>
    <w:rsid w:val="00FF2C44"/>
    <w:rsid w:val="00FF3889"/>
    <w:rsid w:val="00FF4A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CDCADE8"/>
  <w15:docId w15:val="{235406A8-D3B0-4808-9D84-D9D53F564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 w:uiPriority="60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 w:uiPriority="34" w:qFormat="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76FB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B579A7"/>
    <w:pPr>
      <w:numPr>
        <w:numId w:val="3"/>
      </w:numPr>
      <w:spacing w:before="360"/>
      <w:outlineLvl w:val="0"/>
    </w:pPr>
    <w:rPr>
      <w:rFonts w:asciiTheme="majorHAnsi" w:hAnsiTheme="majorHAnsi"/>
      <w:b/>
      <w:caps/>
      <w:sz w:val="34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3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3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3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3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3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3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3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3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Puesto">
    <w:name w:val="Title"/>
    <w:basedOn w:val="Normal"/>
    <w:next w:val="Normal"/>
    <w:link w:val="Puest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PuestoCar">
    <w:name w:val="Puesto Car"/>
    <w:basedOn w:val="Fuentedeprrafopredeter"/>
    <w:link w:val="Puest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B579A7"/>
    <w:rPr>
      <w:rFonts w:asciiTheme="majorHAnsi" w:hAnsiTheme="majorHAnsi"/>
      <w:b/>
      <w:caps/>
      <w:sz w:val="34"/>
      <w:szCs w:val="24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2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Descripcin">
    <w:name w:val="caption"/>
    <w:aliases w:val="Epígrafe 2"/>
    <w:basedOn w:val="Normal"/>
    <w:next w:val="Normal"/>
    <w:link w:val="DescripcinCar"/>
    <w:uiPriority w:val="99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Descripcin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qFormat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qFormat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qFormat/>
    <w:rsid w:val="00217E4C"/>
    <w:pPr>
      <w:tabs>
        <w:tab w:val="left" w:pos="142"/>
        <w:tab w:val="left" w:pos="1100"/>
        <w:tab w:val="right" w:leader="dot" w:pos="8828"/>
      </w:tabs>
      <w:spacing w:after="100"/>
      <w:ind w:left="284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5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E7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266D7"/>
    <w:pPr>
      <w:spacing w:before="100" w:beforeAutospacing="1" w:after="100" w:afterAutospacing="1"/>
      <w:jc w:val="left"/>
    </w:pPr>
    <w:rPr>
      <w:rFonts w:ascii="Times New Roman" w:eastAsiaTheme="minorHAnsi" w:hAnsi="Times New Roman"/>
      <w:sz w:val="24"/>
      <w:lang w:eastAsia="es-CL"/>
    </w:rPr>
  </w:style>
  <w:style w:type="character" w:customStyle="1" w:styleId="DescripcinCar">
    <w:name w:val="Descripción Car"/>
    <w:aliases w:val="Epígrafe 2 Car"/>
    <w:basedOn w:val="Ttulo2Car"/>
    <w:link w:val="Descripcin"/>
    <w:uiPriority w:val="99"/>
    <w:rsid w:val="00E20CDC"/>
    <w:rPr>
      <w:rFonts w:ascii="Optima" w:eastAsiaTheme="majorEastAsia" w:hAnsi="Optima" w:cstheme="majorBidi"/>
      <w:b/>
      <w:bCs/>
      <w:color w:val="4F81BD" w:themeColor="accent1"/>
      <w:sz w:val="18"/>
      <w:szCs w:val="18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92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5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4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5.wmf"/><Relationship Id="rId26" Type="http://schemas.openxmlformats.org/officeDocument/2006/relationships/image" Target="media/image13.emf"/><Relationship Id="rId3" Type="http://schemas.openxmlformats.org/officeDocument/2006/relationships/customXml" Target="../customXml/item3.xml"/><Relationship Id="rId21" Type="http://schemas.openxmlformats.org/officeDocument/2006/relationships/image" Target="media/image8.jp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5" Type="http://schemas.openxmlformats.org/officeDocument/2006/relationships/image" Target="media/image12.jp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7.jp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GIF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image" Target="media/image10.jpg"/><Relationship Id="rId28" Type="http://schemas.openxmlformats.org/officeDocument/2006/relationships/image" Target="media/image15.png"/><Relationship Id="rId10" Type="http://schemas.openxmlformats.org/officeDocument/2006/relationships/footnotes" Target="footnotes.xml"/><Relationship Id="rId19" Type="http://schemas.openxmlformats.org/officeDocument/2006/relationships/image" Target="media/image6.jp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9.png"/><Relationship Id="rId27" Type="http://schemas.openxmlformats.org/officeDocument/2006/relationships/image" Target="media/image14.emf"/><Relationship Id="rId30" Type="http://schemas.openxmlformats.org/officeDocument/2006/relationships/image" Target="media/image1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onzalo.sepulveda\Documents\Formatos\Plantill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2" Type="http://schemas.openxmlformats.org/package/2006/relationships/digital-signature/signature" Target="sig2.xml"/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CY3DcHXs+zVr28Odhqqd2Oads+Q=</DigestValue>
    </Reference>
    <Reference Type="http://www.w3.org/2000/09/xmldsig#Object" URI="#idOfficeObject">
      <DigestMethod Algorithm="http://www.w3.org/2000/09/xmldsig#sha1"/>
      <DigestValue>uGHTnsQQt5WDdxJnldp7W6RIKrY=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0/09/xmldsig#sha1"/>
      <DigestValue>+N7IvbO6YugyLZ7Ns3Legd8FhWE=</DigestValue>
    </Reference>
    <Reference Type="http://www.w3.org/2000/09/xmldsig#Object" URI="#idValidSigLnImg">
      <DigestMethod Algorithm="http://www.w3.org/2000/09/xmldsig#sha1"/>
      <DigestValue>BL6MtXHMWal+TItC798btxhG7yo=</DigestValue>
    </Reference>
    <Reference Type="http://www.w3.org/2000/09/xmldsig#Object" URI="#idInvalidSigLnImg">
      <DigestMethod Algorithm="http://www.w3.org/2000/09/xmldsig#sha1"/>
      <DigestValue>sN+2DtQF+dQEFDZTGPsdHJkEAR4=</DigestValue>
    </Reference>
  </SignedInfo>
  <SignatureValue>JtyURMxxSuNsxJGKRn/FuIoIQr9N15bJ6Sa9DEkXr/R3TTc4KlOuX1f2dw5xruVViNc1u/GVM8Fh
SzXZTFc+ueNMsR4qhlxPp1H3ELT7iWRViEaljfzVYbxtme+Rw0TiR+D0fqgVvTNRVctUx3gPqz/b
4oOrh4wwwUxvRSYo8FU2aGMWIXxmmWm3Tjjo/PuaT5tsiG+usOnUO5KweUor1YXjZMX0N3Ua66Tu
9DQUcNidCZQJRZjnrPDmEwGeZ5F9rSvmEpmAzqWihX0JP0tB8oWutYU7BBjHrm5dduH7e+zieh/L
/J3/z9gyEG/dFEyuHVmz+A1PxruIG1py7yq0vA==</SignatureValue>
  <KeyInfo>
    <X509Data>
      <X509Certificate>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6"/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5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29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24"/>
            <mdssi:RelationshipReference xmlns:mdssi="http://schemas.openxmlformats.org/package/2006/digital-signature" SourceId="rId32"/>
            <mdssi:RelationshipReference xmlns:mdssi="http://schemas.openxmlformats.org/package/2006/digital-signature" SourceId="rId15"/>
            <mdssi:RelationshipReference xmlns:mdssi="http://schemas.openxmlformats.org/package/2006/digital-signature" SourceId="rId23"/>
            <mdssi:RelationshipReference xmlns:mdssi="http://schemas.openxmlformats.org/package/2006/digital-signature" SourceId="rId28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31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27"/>
            <mdssi:RelationshipReference xmlns:mdssi="http://schemas.openxmlformats.org/package/2006/digital-signature" SourceId="rId30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</Transform>
          <Transform Algorithm="http://www.w3.org/TR/2001/REC-xml-c14n-20010315"/>
        </Transforms>
        <DigestMethod Algorithm="http://www.w3.org/2000/09/xmldsig#sha1"/>
        <DigestValue>FTnrol+auCWSlERO7TBOGt/69YQ=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word/document.xml?ContentType=application/vnd.openxmlformats-officedocument.wordprocessingml.document.main+xml">
        <DigestMethod Algorithm="http://www.w3.org/2000/09/xmldsig#sha1"/>
        <DigestValue>L+5oYJ5jPzL6zwZFgsiQQrKJP4Y=</DigestValue>
      </Reference>
      <Reference URI="/word/endnotes.xml?ContentType=application/vnd.openxmlformats-officedocument.wordprocessingml.endnotes+xml">
        <DigestMethod Algorithm="http://www.w3.org/2000/09/xmldsig#sha1"/>
        <DigestValue>5YShHb1tHdhLrFPE6W2Cn2CO4MU=</DigestValue>
      </Reference>
      <Reference URI="/word/fontTable.xml?ContentType=application/vnd.openxmlformats-officedocument.wordprocessingml.fontTable+xml">
        <DigestMethod Algorithm="http://www.w3.org/2000/09/xmldsig#sha1"/>
        <DigestValue>N01luFkYGZanDVauFAUlHPNL5N0=</DigestValue>
      </Reference>
      <Reference URI="/word/footer1.xml?ContentType=application/vnd.openxmlformats-officedocument.wordprocessingml.footer+xml">
        <DigestMethod Algorithm="http://www.w3.org/2000/09/xmldsig#sha1"/>
        <DigestValue>1Dhfn3zm8FKh95SFftVt9JL/Pns=</DigestValue>
      </Reference>
      <Reference URI="/word/footer2.xml?ContentType=application/vnd.openxmlformats-officedocument.wordprocessingml.footer+xml">
        <DigestMethod Algorithm="http://www.w3.org/2000/09/xmldsig#sha1"/>
        <DigestValue>WyscnMRAODcGSKw5gA7Tjm/y4qM=</DigestValue>
      </Reference>
      <Reference URI="/word/footnotes.xml?ContentType=application/vnd.openxmlformats-officedocument.wordprocessingml.footnotes+xml">
        <DigestMethod Algorithm="http://www.w3.org/2000/09/xmldsig#sha1"/>
        <DigestValue>GvGA6qPe9stwiCu39YpICP9NL+U=</DigestValue>
      </Reference>
      <Reference URI="/word/header1.xml?ContentType=application/vnd.openxmlformats-officedocument.wordprocessingml.header+xml">
        <DigestMethod Algorithm="http://www.w3.org/2000/09/xmldsig#sha1"/>
        <DigestValue>/UifeyuJJn4Pv5zVa8lPH7a1iMc=</DigestValue>
      </Reference>
      <Reference URI="/word/media/image1.png?ContentType=image/png">
        <DigestMethod Algorithm="http://www.w3.org/2000/09/xmldsig#sha1"/>
        <DigestValue>ANmk6u4gQNJt/f+L+Qr+UdY4DbU=</DigestValue>
      </Reference>
      <Reference URI="/word/media/image10.jpg?ContentType=image/jpeg">
        <DigestMethod Algorithm="http://www.w3.org/2000/09/xmldsig#sha1"/>
        <DigestValue>M0prkL5wIbfzfJrdFsPiHf0ENt4=</DigestValue>
      </Reference>
      <Reference URI="/word/media/image11.GIF?ContentType=image/gif">
        <DigestMethod Algorithm="http://www.w3.org/2000/09/xmldsig#sha1"/>
        <DigestValue>RVpgjcXu3tn47baoNYSq6rISQew=</DigestValue>
      </Reference>
      <Reference URI="/word/media/image12.jpg?ContentType=image/jpeg">
        <DigestMethod Algorithm="http://www.w3.org/2000/09/xmldsig#sha1"/>
        <DigestValue>89wPqiYzWcXMv4fpFsXc8SXfkAg=</DigestValue>
      </Reference>
      <Reference URI="/word/media/image13.emf?ContentType=image/x-emf">
        <DigestMethod Algorithm="http://www.w3.org/2000/09/xmldsig#sha1"/>
        <DigestValue>tGzTSGWPw1/16lAMPVsgFDmG8Jw=</DigestValue>
      </Reference>
      <Reference URI="/word/media/image14.emf?ContentType=image/x-emf">
        <DigestMethod Algorithm="http://www.w3.org/2000/09/xmldsig#sha1"/>
        <DigestValue>AAy4C6tg9Q2zMfkVFesgskVGWcM=</DigestValue>
      </Reference>
      <Reference URI="/word/media/image15.png?ContentType=image/png">
        <DigestMethod Algorithm="http://www.w3.org/2000/09/xmldsig#sha1"/>
        <DigestValue>h0dGZqA2M8l+N0tU4VTfbOVjGgg=</DigestValue>
      </Reference>
      <Reference URI="/word/media/image16.png?ContentType=image/png">
        <DigestMethod Algorithm="http://www.w3.org/2000/09/xmldsig#sha1"/>
        <DigestValue>D64N96BGooHPE/9rlWtLX069Ato=</DigestValue>
      </Reference>
      <Reference URI="/word/media/image17.png?ContentType=image/png">
        <DigestMethod Algorithm="http://www.w3.org/2000/09/xmldsig#sha1"/>
        <DigestValue>VwsPrGn7+MfyToYBbglmFKKP1xA=</DigestValue>
      </Reference>
      <Reference URI="/word/media/image2.emf?ContentType=image/x-emf">
        <DigestMethod Algorithm="http://www.w3.org/2000/09/xmldsig#sha1"/>
        <DigestValue>Diwa1J5CdVO9+2iJXqNvnMcBqA0=</DigestValue>
      </Reference>
      <Reference URI="/word/media/image3.emf?ContentType=image/x-emf">
        <DigestMethod Algorithm="http://www.w3.org/2000/09/xmldsig#sha1"/>
        <DigestValue>7JFLQmbulvOHG0gn7oYiG1OdTVo=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5.wmf?ContentType=image/x-wmf">
        <DigestMethod Algorithm="http://www.w3.org/2000/09/xmldsig#sha1"/>
        <DigestValue>igzYYS3CWYB0xNJmgLUej+3D4bI=</DigestValue>
      </Reference>
      <Reference URI="/word/media/image6.jpg?ContentType=image/jpeg">
        <DigestMethod Algorithm="http://www.w3.org/2000/09/xmldsig#sha1"/>
        <DigestValue>c/Xb0CP2R2/qmIU1gLvA9yCELD8=</DigestValue>
      </Reference>
      <Reference URI="/word/media/image7.jpg?ContentType=image/jpeg">
        <DigestMethod Algorithm="http://www.w3.org/2000/09/xmldsig#sha1"/>
        <DigestValue>detQQTORgo2S8BBhonB4a8lMT4Q=</DigestValue>
      </Reference>
      <Reference URI="/word/media/image8.jpg?ContentType=image/jpeg">
        <DigestMethod Algorithm="http://www.w3.org/2000/09/xmldsig#sha1"/>
        <DigestValue>UbYwPUr56Uw5VDcXLpRS8pRo9e0=</DigestValue>
      </Reference>
      <Reference URI="/word/media/image9.png?ContentType=image/png">
        <DigestMethod Algorithm="http://www.w3.org/2000/09/xmldsig#sha1"/>
        <DigestValue>7dBziL0OVPV06rKzD1yFFflbX/A=</DigestValue>
      </Reference>
      <Reference URI="/word/numbering.xml?ContentType=application/vnd.openxmlformats-officedocument.wordprocessingml.numbering+xml">
        <DigestMethod Algorithm="http://www.w3.org/2000/09/xmldsig#sha1"/>
        <DigestValue>W/ErA9d8j34KOu+BS/umNv8sn+A=</DigestValue>
      </Reference>
      <Reference URI="/word/settings.xml?ContentType=application/vnd.openxmlformats-officedocument.wordprocessingml.settings+xml">
        <DigestMethod Algorithm="http://www.w3.org/2000/09/xmldsig#sha1"/>
        <DigestValue>RYRH8a7LL5JD6KPRMprsLi18X+o=</DigestValue>
      </Reference>
      <Reference URI="/word/styles.xml?ContentType=application/vnd.openxmlformats-officedocument.wordprocessingml.styles+xml">
        <DigestMethod Algorithm="http://www.w3.org/2000/09/xmldsig#sha1"/>
        <DigestValue>schvUvBDICKUBzTBwPn9E+vskek=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webSettings.xml?ContentType=application/vnd.openxmlformats-officedocument.wordprocessingml.webSettings+xml">
        <DigestMethod Algorithm="http://www.w3.org/2000/09/xmldsig#sha1"/>
        <DigestValue>mVt1IfdhpqHURbKt1JJcFH3RYxE=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2014-10-08T20:01:09Z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{7DAFBDCE-4A20-4309-B05A-41BFA06D7338}</SetupID>
          <SignatureText/>
          <SignatureImage>AQAAAGwAAAAAAAAAAAAAAGwAAABMAAAAAAAAAAAAAAACDwAAmQoAACBFTUYAAAEAED0AAAwAAAABAAAAAAAAAAAAAAAAAAAAgAcAALAEAAClAgAApwEAAAAAAAAAAAAAAAAAANVVCgCldQYARgAAACwAAAAgAAAARU1GKwFAAQAcAAAAEAAAAAIQwNsBAAAAeAAAAHgAAABGAAAA9AwAAOgMAABFTUYrIkAEAAwAAAAAAAAAHkAJAAwAAAAAAAAAJEABAAwAAAAAAAAAMEACABAAAAAEAAAAAACAPyFABwAMAAAAAAAAAAhAAAVADAAANAwAAAIQwNsBAAAAAAAAAAAAAAAAAAAAAAAAAAEAAAD/2P/gABBKRklGAAEBAQDIAMgAAP/bAEMACgcHCQcGCgkICQsLCgwPGRAPDg4PHhYXEhkkICYlIyAjIigtOTAoKjYrIiMyRDI2Oz1AQEAmMEZLRT5KOT9APf/AAAsIAIAAtQ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IREUEREREREREREREREREREREREREREREREREREREREREREREREREREREREREREREREREREREREREREREREREREREREREREREREQAREREREREREREREREREREREREb7xERERERERERERERERERERERERERERERERERERERERERERERERERERERERERERERERERERERERERERERERERERERERERERERAAEREREREREREREREREREREREh4OEREREREREREREREREREREREREREREREREREREREREREREREREREREREREREREREREREREREREREREREREREREREREREREREAERERERERERERERERERERERIhHMwREREREREREREREREREREREREREREREREREREREREREREREREREREREREREREREREREREREREREREREREREREREREREREREQABEREREREREREREREREREREREgDBERERERERERERERERERERERERERERERERERERERERERERERERERERERERERERERERERERERERERERERERERERERERERERERABERERERERERERERERERERERESAAMREREREREREREREREREREREREREREREREREREREREREREREREREREREREREREREREREREREREREREREREREREREREREREREAAREREREREREREREREREREREhMAAhEREREREREREREREREREREREREREREREREREREREREREREREREREREREREREREREREREREREREREREREREREREREREREREQAREREREREREREREREREREREREwDhERERERERERERERERERERERERERERERERERERERERERERERERERERERERERERERERERERERERERERERERERERERERERERERAAERERERERERERERERERERERIVAOEREREREREREREREREREREREREREREREREREREREREREREREREREREREREREREREREREREREREREREREREREREREREREREREAEREREREREREREREREREREREhoAwREREREREREREREREREREREREREREREREREREREREREREREREREREREREREREREREREREREREREREREREREREREREREREREQABERERERERERERERERERERESHwDhERERERERERERERERERERERERERERERERERERERERERERERERERERERERERERERERERERERERERERERERERERERERERERERABEREREREREREREREREREREREfwMEREREREREREREREREREREREREREREREREREREREREREREREREREREREREREREREREREREREREREREREREREREREREREREREAARERERERERERERERERERERIR8A4REREREREREREREREREREREREREREREREREREREREREREREREREREREREREREREREREREREREREREREREREREREREREREREQARERERERERERERERERERERERHwDhERERERERERERERERERERERERERERERERERERERERERERERERERERERERERERERERERERERERERERERERERERERERERERERAAEREREREREREREREREREREREfAMEREREREREREREREREREREREREREREREREREREREREREREREREREREREREREREREREREREREREREREREREREREREREREREREAERERERERERERERERERERERESYAAxEREREREREREREREREREREREREREREREREREREREREREREREREREREREREREREREREREREREREREREREREREREREREREREQABERESERERERIREREREhEREhGwADERERERERERERERERERERERERERERERERERERERERERERERERERERERERERERERERERERERERERERERERERERERERERERERABEhEREfajESIRERERIRESEREWAAIREREREREREREREREREREREREREREREREREREREREREREREREREREREREREREREREREREREREREREREREREREREREREREREAAREhE5AADnQRERERERIiESERUAAREREREREREREREREREREREREREREREREREREREREREREREREREREREREREREREREREREREREREREREREREREREREREREREQARIRIaAAAAAAhBIxEiEREREREgAFERERERERERERERERERERERERERERERERERERERERERERERERERERERERERERERERERERERERERERERERERERERERERERERAAEREi8AAAAAzA2hIhERIRERESAAoREREREREREREREREREREREREREREREREREREREREREREREREREREREREREREREREREREREREREREREREREREREREREREREAERERJOAAzAAAAACFERERESERMADxEREREREREREREREREREREREREREREREREREREREREREREREREREREREREREREREREREREREREREREREREREREREREREREQABIREhIv4AAMAAwAAHUREhEREwAGERERERERERERERERERERERERERERERERERERERERERERERERERERERERERERERERERERERERERERERERERERERERERERERABERERESElkAAAAAAMDOeiERER4A8REREREREREREREREREREREREREREREREREREREREREREREREREREREREREREREREREREREREREREREREREREREREREREREAAREREREREUcMwAAAAMAMCEERHgCREREhEhERESEREREiERERISIREhEREREREREREREREREREREREREREREREREREREREREREREREREREREREREREREREREREQAREREREhEREjkAAMwMAAAMAJopwOERERERERERESEhERESESERERERERERERERERERERERERERERERERERERERERERERERERERERERERERERERERERERERERERAAERERERESIRETgAAMAIAMDAAAAO0REhESIREREREREhEhERESISEhESEhEREREREREREREREREREREREREREREREREREREREREREREREREREREREREREREREREAEREREREREREiIUjAAACzjgwADAAHURERERIhESERERERJfizEREREhEREREREREREREREREREREREREREREREREREREREREREREREREREREREREREREREREREQABERERESERERESIV0AwA1hT5AAAMAMhSESERIRESEhERFwDMALMRIRIRERESEREREREhEhERERERERERERERERERERERERERERERERERERERERERERERERERERABERERERERIiEiESEScAwABvkAAADAAAyXUxESERERERF8AAAMAIMRIREREREREREREREREREREREREREREREREREREREREREREREREREREREREREREREREREREAARERERIRERESERESESjAwAAMwADAAMAAwMn0IRIREREuAAAADMAOoREREREREREREhEREREREREREREREREREREREREREREREREREREREREREREREREREREREQARERERERIhESERIhEiES4AwAAAwAAAAAAAAMANtSESER8AzAAAAMAMkSERERERERERERERERERERERERERERERERERERERERERERERERERERERERERERERERERAAEREREREREREREREREhIWDAAAwAAAAAAMAAwADACfESEVDAAAwAwAAAkxEhERERERESEaYREREhERERERIRIRERERIREREREREREREREREREREREREREREREREAEREREREREREREREREREhTgAAAAAADADAAAAAwADAAOljE5ANAKXAAMDA1BESIRERESLwDMcRISEREREREREREREREREhEREREREREREREREREREREREREREREQABERERERERERERERERISEWwADADg8ljAAAzADAAAwAAADnFwAA6CXQAADglBEREREhFwDAwOkRERERERERERESESERERERERERERERERERERERERERERERERERABERERERERERERERERERIRFQwAwAwJMRG8AAAAAAAADMAMAMAMAMxRWQAAAA1CESIREQAAAADAgSIREREREREREREREREREREREREREREREREREREREREREREREAARERERERERERERERERERIRoAAMDAwPEiFNDADAAAAAAAwAwADADAkRPwAOAAhBERIRAOAADMAAERERERESESERERESEREREREREREREREREREREREREREREREQAREREREREREREREREREhESES4ADgAMCSElAMAMAMDAAMAAwAAAAAAAoSKgAAwA6iERGQAAAAAMACERERERERERERERERERERERERERERERERERERERERERERERAAERERERERERERERERIREREhMoAAAMAABykAwAAAAAAAAAwP4AAAzAwOj0FIAAwA1iEhYAAAAOAAEREREREREREREREREREREREREREREREREREREREREREREREAERERERERERERERERESESERESFeDAAAAADAAAwAyeAAAMAA0x+AAAzAAMDJatwAAAyyEkkMAAB7UREREREREREREREREREREREREREREREREREREREREREREREQABERERERERERERERERERERESER0AAAwAAADAAAAAuoAAwAwMsREqfgAAwAAADAAAwMCEEVDAAAgSERIRERIRERTMURESEhEREhERERERERERERERERERERERERABEREREREREREREREREREREREhFgAMAAwMAAAAAMDAB/nAAAAOsxERbAAMAAAMAMAAAMzaEfwMAOESERIxERIRTAwFETERERERERIREhEREREREREREREREREREAAREREREREREREREREREREREREkAAcAwAAAwAAAAAAAzN7gAAAAyFIRgADgDAAAAAzgAADvEgDAAFERERIhERKQDAkREhERESIhEREREREREREREREREREREREQARERERERERERERERERERERESERoABD4MDAAAAAAADMAADOwADMDADHMVwAAA5GwAAAAAwAAOcAwAByEhIREhEZwAANESERERERERERIRERERERERERERERERERAAERERERERERERERERERERERIRFgAEEmwAwAAAAMwAAAAAwAwAAAAAwNouDMAMYTXwwMAAAMAAAOAM6hIREhFB8ADgAiEREREiESEREREREREREREREREREREREAERERERERERERERERERERERESEUwAcREvAAAMAAAAwADMAAAAwAzMAADg4ADAANoUAADAAAAAwAAMAADMiIo0ESZwDBESERERERESIiEREREREREREREREREREQABERERERERERERERERERERERISEAyxERFNwADADMAAwAAMAAAAAADAAAwAwADADJkAzADMAAAAwMDAAAAMwAAACHnHtaWmalIRERERERERERERERERERERERERABERERERERERERERERERERERIRIQAIESEhGtAAAAAAAAAAAAwAwAAAAMAMAAAADADAAADADADAAMDAAAAMAAAAwMAAwAAAAAAAyb+iEREREREREREREREREREREAARERIRERERESEREhERERERIRIR0A0REhEhGwAAAAAAAAAAAAAAAAAAAAAADAAAAMAAAAAAAMAAAADAAAAL4AAAAAAMAAAAAAAAAA6YEhEREREREREREREREREQARETEREhEiERESERIREREREREhGcDBESERMhNwAADAD1iZeiSwAAAAAA3gAAAAAAAAAAAMAAAA6HAA7AwAARFGaZmJ3gAAAA7YiJiIciERERERERERERERERERAAEREhEhEhERERIREhEREREREhEYDAERERIRIRrgAMAMMREhERFH4ADABhrQAAAAAAAAAAAAwAAOmr4AwAwHIRERERERIRESEREREiEhEREREREREREREREREREAESETERETqccxERERERERERERER8AARERESIRESoMAADDIRIhIhETvgDTEhRwAAAAAAAAAAAAAAAMhbAAAMAREiERIhESERERIRERERERIREhEREREREREREREQABEiElecAOAOQREhERERERERESFgACEhESERIhEikAAABBERIRERETMzERESR8AAAAAAAAAAAADMAAYr4AxhEhERERERESEREREREhERERERERERERERERERERABERIYAAAAAACiESESEREREREREVAAUREhESEREhEmkMzAhBEhIiIhERESISERJtAAAAAAAAAAAAAAAAsifxIRESESERERESISEREREREREhEREREREREREREREAAREUAMAMAAzTIREREREREREREhMMDxEREhEhEREhEqAAAM8hERERERIRERISIRKoDAAMAAAAzAAADgAM8xEhEhEREhISERERESEhEREREREREREREREREREREQAREhgMDADrUxERIRIRERERESESEcAIIRIRIREiEREhKAwMAMYRERERESEREhERERFNAAAAwAAAAAwAAAwN8RIhEhERESEREhEhERERISERERERERERERERERERAAEhHwAAwAcxERERESERIhEhERIR0A0SIRESERERIRIRAAAAwOURESEREhEREREREREzETfAAAAAAAAMAAAMoREREhIREREREREREREREREREREREREREREREREAEhFBMMAAAMlREhEREREREhEREhF8ABERERESEhIhESEADYAAwNISIRERERERERERERERIRZ8AADAzAwAAAAOUSIRETEREREREREREREREREREREREREREREREQABEhEh0ADADAzxEREhEhERESEREnAAMRIRERIREREhEgDIH8AAANIRISIhIRERERESEREREROwDAAAABqQAAAIMSESESERERERERERERERERERERERERERERERABEhIhMa4MAMDAzWMREREREhERERUMCiERISERESESElAM8hL+DAAJIREREiERERERERIREjERO8DADAgyTQwAAHERIREREREREREREREREREREREREREREREREAARIRIREbAAAAAMDI8iESIRERISEgAPERIRERIREhFJAAARISJwDAAIISMhEhEREREREREREREhLwAAAAkisAwAzEESIREREREREREREREREREREREREREREREQARESEhIhETcADAAAAA56RDEhERERAAcRERIiERIRrADADRESERFwDAAIMREhERERESERESIhIRIxFAwMDAshoAAABxERERERERERERERERERERERERERERERERAAEhERERIRETaQAAAMAAAA21MiERHACTERERERSpwAzADCEhISMSTgwMDLMRERERERESIRERERIREhFwAAAAsTsAwAwxEREREREREREREREREREREREREREREREAEREhEREREhERKpAADAAAAMDMDszsAA9SNET4zAwAAACCEhESEREhrgDADPMRERERERESEREiERIRISNwwAAMklwAzAsREREREREREREREREREREREREREREREQABERERERERERIREajAAAAAAAAAAAAAAMAAAAAAwAAAlRERESEREhESTAAADaESEhEREhERERERERERIRWwAAANEpAADJEREREhERERERERERERERERERERERERABERERERERERERIhESRo7AAAAAAAAAAAAAAMwAAADHQRERERERIRERIhXQzAwGESEhIREhIRERERERISESKADA0SGsDAADIhIREREREREREREREREREREREREREAARERERERERERERERERESSvnewAAADAAMAAAADYZBESIhERERERERERIRXAAMCaERERERESERERESERIREhoA5RExKQAAxSESEREREREREREREREREREREREREQAREREREREREREhESEhEiEREiEROmbAAIjNn1QhEREhERERIRESEREhESIRbszAACERIREREREREREREREhEhEhIRIRYAAM8RIRERERERERERERERERERERERERAAEREREREREREREREREREREhESIREeANERERIRESERIhESERERERERERERMSgAAAzlERIiERERERESIREREREhEhESEV4MAGIREREREREREREREREREREREREREAERERERERERERERESIhEiIRIhEREhkAAhERIRESERERERERESERERESESIRISvgAAzPIRESEREREREREhERISERIhEhEbAABhIREREREREREREREREREREREREQABERERERERERERIRERERERERESERGQDDEhERERERIhIhEREREREhERERERIRISMMAADJoRERERERIREREiERERESEhEhOwwAMRERERERERERERERERERERERERABEREREREREREREREREREREREREREbwAYREREhESERERIRERERERESEREiESESEh/QAAwMsREREREREhEREhIRIRIRERERgAxhEREREREREREREREREREREREREAARERERERERERERERERERERERERESYAxiERERERERERERERERERERERERERERERESTgAAAOsRIhEREREhEREREREREhESEuDAEREREREREREREREREREREREREQARERERERERERERERERERERERERERGgAIIRERERERERERERERERERERERERERERIREhqcAAAAgxERERERESEREREhERERERrABhERERERERERERERERERERERERAAERERERERERERERERERERERERERESDAoREREREREREREREREREREREREREREhERERIRS+AADAyyEREhESERESEREhESIRIQDpEREREREREREREREREREREREREAERERERERERERERERERERERERERESUABhIRERERERERERERERERERERERERERERIRERERP5AADADbURERESIRERERERESERgAkSEREREREREREREREREREREREQABERERERERERERERERERERERERERFwwPERERERERERERERERERERERERERERERERIRESESIfAMAMAA6zERERIiEhESIREhEMCxERERERERERERERERERERERERABEREREREREREREREREREREREREREqAMQyEREREREREREREREREREREREREREREREREhERESIVnAAAwADu9SERERERERESXQAFEREREREREREREREREREREREREAARERERERERERERERERERERERERERFtUREREREREREREREREREREREREREREREREREREREREhEkaQAADAAAzptRERERElgMANEREREREREREREREREREREREREQARERERERERERERERERERERERERERESESEREREREREREREREREREREREREREREREREREREREhIhERFX4AAMAAAAANjcAAAAAAUhERERERERERERERERERERERERAAERERERERERERERERERERERERERERERERERERERERERERERERERERERERERERERERERERERERERESETvewAAAAAAMAAAMAMoREREREREREREREREREREREREREAEREREREREREREREREREREREREREREREREREREREREREREREREREREREREREREREREREREREREREREhEiITq5wAAAAAAAALMRIREREREREREREREREREREREREQABERERERERERERERERERERERERERERERERERERERERERERERERERERERERERERERERERERERERERESERERERE0VWeJiIpRESIRERERERERERERERERERERERERABEREREREREREREREREREREREREREREREREREREREREREREREREREREREREREREREREREREREREREhEREiEhIREhEhEREhIyESEREREREREREREREREREREREREAARERERERERERERERERERERERERERERERERERERERERERERERERERERERERERERERERERERERERERERERERERERERESIhEREhEREREREREREREREREREREREREQAREREREREREREREREREREREREREREREREREREREREREREREREREREREREREREREREREREREREREREREhEhERESIREiERIiIRERERERERERERERERERERERERERAAERERERERERERERERERERERERERERERERERERERERERERERERERERERERERERERERERERERERERERERERERIRERERERERES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Dh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DB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N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wREREREREREREREREREREREREREREREREREREREREREREREREREREREREREREREREREREREREREREREREREREREREREREREREREREREREREREREREREREREREQAEwAAABkAAAAAAAAAAAAAABsAAAATAAAAAAAAAAAAAAAbQAAAE0AAAApAKoAAAAAAAAAAAAAAIA/AAAAAAAAAAAAAIA/AAAAAAAAAAAAAAAAAAAAAAAAAAAAAAAAAAAAAAAAAAAiAAAADAAAAP////9GAAAAHAAAABAAAABFTUYrAkAAAAwAAAAAAAAADgAAABQAAAAAAAAAEAAAABQAAAA=</SignatureImage>
          <SignatureComments/>
          <WindowsVersion>6.1</WindowsVersion>
          <OfficeVersion>15.0</OfficeVersion>
          <ApplicationVersion>15.0</ApplicationVersion>
          <Monitors>1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2014-10-08T20:01:09Z</xd:SigningTime>
          <xd:SigningCertificate>
            <xd:Cert>
              <xd:CertDigest>
                <DigestMethod Algorithm="http://www.w3.org/2000/09/xmldsig#sha1"/>
                <DigestValue>hPmbOYw/5C1XRasBY4qIuITCOdw=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141857217650728257570176443637178722290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</xd:EncapsulatedX509Certificate>
            <xd:EncapsulatedX509Certificate>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</xd:EncapsulatedX509Certificate>
            <xd:EncapsulatedX509Certificate>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</xd:EncapsulatedX509Certificate>
          </xd:CertificateValues>
        </xd:UnsignedSignatureProperties>
      </xd:UnsignedProperties>
    </xd:QualifyingProperties>
  </Object>
  <Object Id="idValidSigLnImg">AQAAAGwAAAAAAAAAAAAAAD8BAACfAAAAAAAAAAAAAAAULAAACBYAACBFTUYAAAEAEEoAAL4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SERFBERERERERERERERERERERERERERERERERERERERERERERERERERERERERERERERERERERERERERERERERERERERERERERERAQERERERERERERERERERERERERG+8REREREREREREREREREREREREREREREREREREREREREREREREREREREREREREREREREREREREREREREREREREREREREREREBARERERERERERERERERERERERIeDhEREREREREREREREREREREREREREREREREREREREREREREREREREREREREREREREREREREREREREREREREREREREREREREQEBERERERERERERERERERERESIRzMERERERERERERERERERERERERERERERERERERERERERERERERERERERERERERERERERERERERERERERERERERERERERERERAQERERERERERERERERERERERERIAwREREREREREREREREREREREREREREREREREREREREREREREREREREREREREREREREREREREREREREREREREREREREREREREBAREREREREREREREREREREREREgADEREREREREREREREREREREREREREREREREREREREREREREREREREREREREREREREREREREREREREREREREREREREREREREQEBERERERERERERERERERERERITAAIRERERERERERERERERERERERERERERERERERERERERERERERERERERERERERERERERERERERERERERERERERERERERERERAQERERERERERERERERERERERERMA4REREREREREREREREREREREREREREREREREREREREREREREREREREREREREREREREREREREREREREREREREREREREREREREBARERERERERERERERERERERESFQDhEREREREREREREREREREREREREREREREREREREREREREREREREREREREREREREREREREREREREREREREREREREREREREREQEBERERERERERERERERERERERIaAMERERERERERERERERERERERERERERERERERERERERERERERERERERERERERERERERERERERERERERERERERERERERERERERAQEREREREREREREREREREREREh8A4REREREREREREREREREREREREREREREREREREREREREREREREREREREREREREREREREREREREREREREREREREREREREREREBARERERERERERERERERERERERH8DBEREREREREREREREREREREREREREREREREREREREREREREREREREREREREREREREREREREREREREREREREREREREREREREQEBERERERERERERERERERERESEfAOERERERERERERERERERERERERERERERERERERERERERERERERERERERERERERERERERERERERERERERERERERERERERERERAQERERERERERERERERERERERER8A4REREREREREREREREREREREREREREREREREREREREREREREREREREREREREREREREREREREREREREREREREREREREREREREBARERERERERERERERERERERERHwDBEREREREREREREREREREREREREREREREREREREREREREREREREREREREREREREREREREREREREREREREREREREREREREREQEBEREREREREREREREREREREREmAAMRERERERERERERERERERERERERERERERERERERERERERERERERERERERERERERERERERERERERERERERERERERERERERERAQEREREhERERESERERERIRERIRsAAxEREREREREREREREREREREREREREREREREREREREREREREREREREREREREREREREREREREREREREREREREREREREREREREBARIRERH2oxEiERERESEREhERFgACEREREREREREREREREREREREREREREREREREREREREREREREREREREREREREREREREREREREREREREREREREREREREREREQEBERIROQAA50ERERERESIhEhEVAAERERERERERERERERERERERERERERERERERERERERERERERERERERERERERERERERERERERERERERERERERERERERERERERAQESESGgAAAAAIQSMRIhERERERIABREREREREREREREREREREREREREREREREREREREREREREREREREREREREREREREREREREREREREREREREREREREREREREREBARERIvAAAAAMwNoSIRESEREREgAKEREREREREREREREREREREREREREREREREREREREREREREREREREREREREREREREREREREREREREREREREREREREREREREQEBERESTgAMwAAAAAhREREREhETAA8RERERERERERERERERERERERERERERERERERERERERERERERERERERERERERERERERERERERERERERERERERERERERERERAQESERISL+AADAAMAAB1ERIRERMABhEREREREREREREREREREREREREREREREREREREREREREREREREREREREREREREREREREREREREREREREREREREREREREREBAREREREhJZAAAAAADAznohEREeAPEREREREREREREREREREREREREREREREREREREREREREREREREREREREREREREREREREREREREREREREREREREREREREREQEBERERERERFHDMAAAADADAhBER4AkRERIRIREREhERERIhERESEiERIRERERERERERERERERERERERERERERERERERERERERERERERERERERERERERERERERERAQERERERIRERI5AADMDAAADACaKcDhEREREREREREhIREREhEhEREREREREREREREREREREREREREREREREREREREREREREREREREREREREREREREREREREREREBAREREREREiERE4AADACADAwAAADtERIREiERERERERIRIREREiEhIREhIREREREREREREREREREREREREREREREREREREREREREREREREREREREREREREREREQEBERERERERERIiFIwAAAs44MAAwAB1ERERESIREhERERESX4sxERERIRERERERERERERERERERERERERERERERERERERERERERERERERERERERERERERERERERAQEREREREhEREREiFdAMANYU+QAADADIUhEhESEREhIRERcAzACzESESEREREhERERERIRIREREREREREREREREREREREREREREREREREREREREREREREREREREBARERERERESIhIhEhEnAMAAb5AAAAwAAMl1MREhERERERfAAADACDESEREREREREREREREREREREREREREREREREREREREREREREREREREREREREREREREREREQEBERERESEREREhEREhEowMAADMAAwADAAMDJ9CESERERLgAAAAzADqERERERERERERIRERERERERERERERERERERERERERERERERERERERERERERERERERERERAQERERERESIREhESIRIhEuAMAAAMAAAAAAAADADbUhEhEfAMwAAADADJEhEREREREREREREREREREREREREREREREREREREREREREREREREREREREREREREREREBARERERERERERERERERISFgwAAMAAAAAADAAMAAwAnxEhFQwAAMAMAAAJMRIREREREREhGmERERIRERERESESERERESEREREREREREREREREREREREREREREREQEBERERERERERERERERERIU4AAAAAAAwAwAAAAMAAwADpYxOQDQClwADAwNQREiEREREi8AzHESEhERERERERERERERERIRERERERERERERERERERERERERERERAQERERERERERERERERESEhFsAAwA4PJYwAAMwAwAAMAAAA5xcAAOgl0AAA4JQRERERIRcAwMDpEREREREREREREhEhEREREREREREREREREREREREREREREREREBARERERERERERERERERESERUMAMAMCTERvAAAAAAAAAzADADADADMUVkAAAANQhEiEREAAAAAwIEiEREREREREREREREREREREREREREREREREREREREREREREQEBERERERERERERERERERESEaAADAwMDxIhTQwAwAAAAAAMAMAAwAwJET8ADgAIQRESEQDgAAzAABEREREREhEhEREREhERERERERERERERERERERERERERERERAQERERERERERERERERERIREhEuAA4ADAkhJQDADADAwADAAMAAAAAAAKEioAAMAOohERkAAAAADAAhEREREREREREREREREREREREREREREREREREREREREREREBARERERERERERERERESERERITKAAADAAAcpAMAAAAAAAAAMD+AAAMwMDo9BSAAMANYhIWAAAADgABEREREREREREREREREREREREREREREREREREREREREREREQEBEREREREREREREREREhEhEREhXgwAAAAAwAAMAMngAADAANMfgAAMwADAyWrcAAAMshJJDAAAe1ERERERERERERERERERERERERERERERERERERERERERERERAQEREREREREREREREREREREREhEdAAAMAAAAwAAAALqAAMAMDLERKn4AAMAAAAwAAMDAhBFQwAAIEhESERESEREUzFEREhIRERIREREREREREREREREREREREREBARERERERERERERERERERERERIRYADAAMDAAAAADAwAf5wAAADrMREWwADAAADADAAADM2hH8DADhEhESMRESEUwMBRExERERERESERIREREREREREREREREREQEBERERERERERERERERERERERERJAAHAMAAAMAAAAAAAMze4AAAAMhSEYAA4AwAAAAM4AAA7xIAwABRERESIRESkAwJERIREREiIRERERERERERERERERERERERAQEREREREREREREREREREREREhEaAAQ+DAwAAAAAAAzAAAzsAAzAwAxzFcAAAORsAAAAAMAADnAMAAchISERIRGcAADREhERERERERESEREREREREREREREREREBARERERERERERERERERERERESERYABBJsAMAAAADMAAAAAMAMAAAAAMDaLgzADGE18MDAAADAAADgDOoSERIRQfAA4AIhERERIhEhEREREREREREREREREREREQEBEREREREREREREREREREREREhFMAHERLwAADAAAAMAAzAAAAMAMzAAA4OAAwADaFAAAwAAAAMAADAAAzIiKNBEmcAwREhEREREREiIhERERERERERERERERERAQERERERERERERERERERERERESEhAMsRERTcAAwAzAAMAADAAAAAAAwAAMAMAAwAyZAMwAzAAAAMDAwAAADMAAAAh5x7WlpmpSEREREREREREREREREREREREREBARERERERERERERERERERERESESEACBEhIRrQAAAAAAAAAAAMAMAAAADADAAAAAwAwAAAwAwAwADAwAAADAAAAMDAAMAAAAAAAMm/ohEREREREREREREREREREQEGERESEREREREhERIRERERESESEdANERIRIRsAAAAAAAAAAAAAAAAAAAAAAAwAAADAAAAAAADAAAAAwAAAC+AAAAAADAAAAAAAAAAOmBIRERERERERERERERERAQERExERIRIhEREhESERERERERIRnAwREhETITcAAAwA9YmXoksAAAAAAN4AAAAAAAAAAADAAAAOhwAOwMAAERRmmZid4AAAAO2IiYiHIhEREREREREREREREREAARERIRIRIRERESERIRERERERIRGAwBERESESEa4ADADDERIRERR+AAwAYa0AAAAAAAAAAAAMAADpq+AMAMByERERERESEREhERERIhIREREREREREREREREREQEBEhExERE6nHMREREREREREREREfAAEREREiEREqDAAAwyESISIRE74A0xIUcAAAAAAAAAAAAAAADIWwAADAERIhESIREhERESERERERESERIRERERERERERERAQERIhJXnADgDkERIREREREREREhYAAhIREhESIRIpAAAAQRESEREREzMxEREkfAAAAAAAAAAAAAzAAGK+AMYRIREREREREhERERERIREREREREREREREREREREBARESGAAAAAAAohEhEhERERERERFQAFERIREhERIRJpDMwIQRISIiIREREiEhESbQAAAAAAAAAAAAAAALIn8SEREhEhEREREiEhERERERERIREREREREREREREQEBERFADADAAM0yERERERERERERITDA8RERIRIRERIRKgAADPIRERERESERESEiESqAwADAAAAMwAAA4ADPMRIRIRERISEhEREREhIRERERERERERERERERERERAQERIYDAwA61MRESESEREREREhEhHACCESESERIhERISgMDADGEREREREhERIRERERTQAAAMAAAAAMAAAMDfESIRIREREhERIRIRERESEhEREREREREREREREREBARIR8AAMAHMREREREhESIRIRESEdANEiEREhERESESEQAAAMDlEREhERIRERERERERMxE3wAAAAAAADAAADKERERISEREREREREREREREREREREREREREREREQEBIRQTDAAADJURIRERERERIRERIRfAAREREREhISIREhAA2AAMDSEiERERERERERERERESEWfAAAwMwMAAAADlEiERExERERERERERERERERERERERERERERERAQERIRIdAAwAwM8RERIRIREREhERJwADESERESERERIRIAyB/AAADSESEiISEREREREhERERETsAwAAAAakAAACDEhEhEhEREREREREREREREREREREREREREREBARISITGuDADAwM1jERERERIREREVDAohESEhEREhEhJQDPIS/gwACSERERIhERERERESERIxETvAwAwIMk0MAABxESEREREREREREREREREREREREREREREREQEBESESERGwAAAADAyPIhEiERESEhIADxESERESERIRSQAAESEicAwACCEjIRIRERERERERERERIS8AAAAJIrAMAMxBEiERERERERERERERERERERERERERERERAQEREhISIRE3AAwAAAAOekQxIREREQAHERESIhESEawAwA0REhERcAwACDERIREREREhEREiISESMRQMDAwLIaAAAAcREREREREREREREREREREREREREREREREBAhIRERESERE2kAAADAAAANtTIhERwAkxEREREUqcAMwAwhISEjEk4MDAyzEREREREREiERERESERIRcAAAALE7AMAMMREREREREREREREREREREREREREREREQEBERIRERERIRESqQAAwAAADAzA7M7AAPUjRE+MwMAAAAghIREhERIa4AwAzzEREREREREhERIhESESEjcMAADJJcAMwLERERERERERERERERERERERERERERERAgERERERERERESERGowAAAAAAAAAAAAADAAAAAAMAAAJUREREhERIREkwAAA2hEhIRERIRERERERERESEVsAAADRKQAAyRERERIREREREREREREREREREREREREBARERERERERERESIREkaOwAAAAAAAAAAAAADMAAAAx0ERERERESERESIV0MwMBhEhISERISERERERESEhEigAwNEhrAwAAyISEREREREREREREREREREREREREQECEREREREREREREREREREkr53sAAAAwADAAAAA2GQREiIRERERERERESEVwADAmhEREREREhEREREhESERIaAOURMSkAAMUhEhERERERERERERERERERERERERAQERERERERERERIREhIRIhERIhETpmwACIzZ9UIRERIRERESEREhERIREiEW7MwAAhESERERERERERERERIRIRISESEWAADPESEREREREREREREREREREREREREBARERERERERERERERERERERIREiERHgDRERESEREhESIREhERERERERERETEoAAAM5RESIhEREREREiERERERIRIREhFeDABiEREREREREREREREREREREREREQEBEREREREREREREREiIRIiESIRERIZAAIRESEREhEREREREREhEREREhEiESEr4AAMzyEREhERERERERIRESEhESIRIRGwAAYSERERERERERERERERERERERERAQIRERERERERERESEREREREREREhERkAwxIRERERESISIRERERERIRERERESESEjDAAAyaERERERESERERIhEREREhIRITsMADEREREREREREREREREREREREREBARERERERERERERERERERERERERERG8AGERERIREhERESEREREREREhERIhEhEhIf0AAMDLERERERERIRERISESESEREREYAMYREREREREREREREREREREREREQEBEREREREREREREREREREREREREREmAMYhEREREREREREREREREREREREREREREREk4AAADrESIRERERIRERERERERIREhLgwBERERERERERERERERERERERERAQERERERERERERERERERERERERERERoACCERERERERERERERERERERERERERERESERIanAAAAIMREREREREhERERIREREREawAYREREREREREREREREREREREREBAREREREREREREREREREREREREREREgwKERERERERERERERERERERERERERERIRERESEUvgAAwMshERIREhEREhERIREiESEA6REREREREREREREREREREREREQEBERERERERERERERERERERERERERElAAYSERERERERERERERERERERERERERERESERERET+QAAwA21EREREiEREREREREhEYAJEhERERERERERERERERERERERAQERERERERERERERERERERERERERERcMDxERERERERERERERERERERERERERERERESEREhEiHwDADAAOsxERESIhIREiERIRDAsREREREREREREREREREREREREBARERERERERERERERERERERERERERKgDEMhERERERERERERERERERERERERERERERERIREREiFZwAAMAA7vUhEREREREREl0ABREREREREREREREREREREREREQEBERERERERERERERERERERERERERERbVERERERERERERERERERERERERERERERERERERERERIRJGkAAAwAAM6bURERERJYDADRERERERERERERERERERERERERAQEREREREREREREREREREREREREREREhEhERERERERERERERERERERERERERERERERERERERISIRERV+AADAAAAADY3AAAAAAFIRERERERERERERERERERERERECDxEREREREREREREREREREREREREREREREREREREREREREREREREREREREREREREREREREREREREREhE73sAAAAAADAAADADKEREREREREREREREREREREREREQEBERERERERERERERERERERERERERERERERERERERERERERERERERERERERERERERERERERERERERERIRIiE6ucAAAAAAAACzESERERERERERERERERERERERERAAwREREREREREREREREREREREREREREREREREREREREREREREREREREREREREREREREREREREREREREhERERERNFVniYiKUREiEREREREREREREREREREREREREBARERERERERERERERERERERERERERERERERERERERERERERERERERERERERERERERERERERERERERIRERIhISERIRIRERISMhEhEREREREREREREREREREREREQwAEREREREREREREREREREREREREREREREREREREREREREREREREREREREREREREREREREREREREREREREREREREREREiIRERIRERERERERERERERERERERERERAQERERERERERERERERERERERERERERERERERERERERERERERERERERERERERERERERERERERERERERERIRIREREiERIhESIiEREREREREREREREREREREREREREBARERERERERERERERERERERERERERERERERERERERERERERERERERERERERERERERERERERERERERERERERESEREREREREREh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QREREREREREREREREREREREREREREREREREREREREREREREREREREREREREREREREREREREREREREREREREREREREREREREREREREREREREREREREREREREREAABEREREREREREREREREREREREREREREREREREREREREREREREREREREREREREREREREREREREREREREREREREREREREREREREREREREREREREREREREREREREQAFERERERERERERERERERERERERERERERERERERERERERERERERERERERERERERERERERERERERERERERERERERERERERERERERERERERERERERERERERERERERAAAREREREREREREREREREREREREREREREREREREREREREREREREREREREREREREREREREREREREREREREREREREREREREREREREREREREREREREREREREREREREBAhEREREREREREREREREREREREREREREREREREREREREREREREREREREREREREREREREREREREREREREREREREREREREREREREREREREREREREREREREREREREQAM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IC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</Object>
  <Object Id="idInvalidSigLnImg">AQAAAGwAAAAAAAAAAAAAAD8BAACfAAAAAAAAAAAAAAAULAAACBYAACBFTUYAAAEAAFAAANE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////AAAAAAAlAAAADAAAAAEAAABMAAAAZAAAAAsAAAAEAAAAHgAAABcAAAALAAAABAAAABQAAAAUAAAAIQDwAAAAAAAAAAAAAACAPwAAAAAAAAAAAACAPwAAAAAAAAAAAAAAAAAAAAAAAAAAAAAAAAAAAAAAAAAAJQAAAAwAAAAAAACAKAAAAAwAAAABAAAAUAAAAHQDAAANAAAABQAAABwAAAAUAAAADQAAAAU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hERQREREREREREREREREREREREREREREREREREREREREREREREREREREREREREREREREREREREREREREREREREREREREREREREQEBERERERERERERERERERERERERvvERERERERERERERERERERERERERERERERERERERERERERERERERERERERERERERERERERERERERERERERERERERERERERERAQERERERERERERERERERERERESHg4REREREREREREREREREREREREREREREREREREREREREREREREREREREREREREREREREREREREREREREREREREREREREREREBAREREREREREREREREREREREiEczBEREREREREREREREREREREREREREREREREREREREREREREREREREREREREREREREREREREREREREREREREREREREREREREQEBERERERERERERERERERERERESAMERERERERERERERERERERERERERERERERERERERERERERERERERERERERERERERERERERERERERERERERERERERERERERERAQERERERERERERERERERERERERIAAxEREREREREREREREREREREREREREREREREREREREREREREREREREREREREREREREREREREREREREREREREREREREREREREBARERERERERERERERERERERESEwACEREREREREREREREREREREREREREREREREREREREREREREREREREREREREREREREREREREREREREREREREREREREREREREQEBERERERERERERERERERERERETAOERERERERERERERERERERERERERERERERERERERERERERERERERERERERERERERERERERERERERERERERERERERERERERERAQEREREREREREREREREREREREhUA4REREREREREREREREREREREREREREREREREREREREREREREREREREREREREREREREREREREREREREREREREREREREREREREBARERERERERERERERERERERESGgDBEREREREREREREREREREREREREREREREREREREREREREREREREREREREREREREREREREREREREREREREREREREREREREREQEBERERERERERERERERERERERIfAOERERERERERERERERERERERERERERERERERERERERERERERERERERERERERERERERERERERERERERERERERERERERERERERAQERERERERERERERERERERERER/AwREREREREREREREREREREREREREREREREREREREREREREREREREREREREREREREREREREREREREREREREREREREREREREREBAREREREREREREREREREREREhHwDhEREREREREREREREREREREREREREREREREREREREREREREREREREREREREREREREREREREREREREREREREREREREREREREQEBEREREREREREREREREREREREfAOERERERERERERERERERERERERERERERERERERERERERERERERERERERERERERERERERERERERERERERERERERERERERERERAQERERERERERERERERERERERER8AwREREREREREREREREREREREREREREREREREREREREREREREREREREREREREREREREREREREREREREREREREREREREREREREBARERERERERERERERERERERERJgADEREREREREREREREREREREREREREREREREREREREREREREREREREREREREREREREREREREREREREREREREREREREREREREQEBERERIREREREhERERESERESEbAAMRERERERERERERERERERERERERERERERERERERERERERERERERERERERERERERERERERERERERERERERERERERERERERERAQESERER9qMRIhEREREhERIRERYAAhEREREREREREREREREREREREREREREREREREREREREREREREREREREREREREREREREREREREREREREREREREREREREREREBARESETkAAOdBEREREREiIRIRFQABEREREREREREREREREREREREREREREREREREREREREREREREREREREREREREREREREREREREREREREREREREREREREREREQEBEhEhoAAAAACEEjESIRERERESAAURERERERERERERERERERERERERERERERERERERERERERERERERERERERERERERERERERERERERERERERERERERERERERERAQERESLwAAAADMDaEiEREhERERIAChEREREREREREREREREREREREREREREREREREREREREREREREREREREREREREREREREREREREREREREREREREREREREREREBAREREk4ADMAAAAAIURERERIREwAPEREREREREREREREREREREREREREREREREREREREREREREREREREREREREREREREREREREREREREREREREREREREREREREQEBEhESEi/gAAwADAAAdRESERETAAYRERERERERERERERERERERERERERERERERERERERERERERERERERERERERERERERERERERERERERERERERERERERERERERAQERERERISWQAAAAAAwM56IRERHgDxEREREREREREREREREREREREREREREREREREREREREREREREREREREREREREREREREREREREREREREREREREREREREREREBARERERERERRwzAAAAAwAwIQREeAJERESESERERIRERESIREREhIhESEREREREREREREREREREREREREREREREREREREREREREREREREREREREREREREREREREQEBERERESERESOQAAzAwAAAwAminA4RERERERERERISERERIRIRERERERERERERERERERERERERERERERERERERERERERERERERERERERERERERERERERERERERAQERERERERIhEROAAAwAgAwMAAAA7RESERIhERERERESESERERIhISERISEREREREREREREREREREREREREREREREREREREREREREREREREREREREREREREREREBARERERERERESIhSMAAALOODAAMAAdREREREiERIREREREl+LMRERESEREREREREREREREREREREREREREREREREREREREREREREREREREREREREREREREREREQEBERERERIRERERIhXQDADWFPkAAAwAyFIRIREhERISEREXAMwAsxEhEhERERIRERERESESERERERERERERERERERERERERERERERERERERERERERERERERERERAQEREREREREiISIRIRJwDAAG+QAAAMAADJdTERIREREREXwAAAwAgxEhEREREREREREREREREREREREREREREREREREREREREREREREREREREREREREREREREREBAREREREhERERIRERIRKMDAAAzAAMAAwADAyfQhEhERES4AAAAMwA6hERERERERERESEREREREREREREREREREREREREREREREREREREREREREREREREREREREQEBEREREREiERIREiESIRLgDAAADAAAAAAAAAwA21IRIRHwDMAAAAwAyRIRERERERERERERERERERERERERERERERERERERERERERERERERERERERERERERERERAQERERERERERERERERESEhYMAADAAAAAAAwADAAMAJ8RIRUMAADADAAACTESERERERERIRphERESEREREREhEhEREREhEREREREREREREREREREREREREREREREBARERERERERERERERERESFOAAAAAAAMAMAAAADAAMAA6WMTkA0ApcAAwMDUERIhERERIvAMxxEhIRERERERERERERERESEREREREREREREREREREREREREREREQEBEREREREREREREREREhIRbAAMAODyWMAADMAMAADAAAAOcXAADoJdAAAOCUERERESEXAMDA6RERERERERERERIRIRERERERERERERERERERERERERERERERERAQEREREREREREREREREREhEVDADADAkxEbwAAAAAAAAMwAwAwAwAzFFZAAAADUIRIhERAAAAAMCBIhEREREREREREREREREREREREREREREREREREREREREREREBAREREREREREREREREREREhGgAAwMDA8SIU0MAMAAAAAADADAAMAMCRE/AA4ACEEREhEA4AAMwAARERERERIRIRERERIREREREREREREREREREREREREREREREQEBERERERERERERERERESERIRLgAOAAwJISUAwAwAwMAAwADAAAAAAAChIqAADADqIREZAAAAAAwAIRERERERERERERERERERERERERERERERERERERERERERERAQEREREREREREREREREhERESEygAAAwAAHKQDAAAAAAAAADA/gAADMDA6PQUgADADWISFgAAAA4AAREREREREREREREREREREREREREREREREREREREREREREREBARERERERERERERERERIRIRERIV4MAAAAAMAADADJ4AAAwADTH4AADMAAwMlq3AAADLISSQwAAHtREREREREREREREREREREREREREREREREREREREREREREREQEBERERERERERERERERERERERIRHQAADAAAAMAAAAC6gADADAyxESp+AADAAAAMAADAwIQRUMAACBIREhEREhERFMxRERISERESERERERERERERERERERERERERAQERERERERERERERERERERERESEWAAwADAwAAAAAwMAH+cAAAA6zERFsAAwAAAwAwAAAzNoR/AwA4RIREjEREhFMDAURMREREREREhESEREREREREREREREREREBARERERERERERERERERERERERESQABwDAAADAAAAAAADM3uAAAADIUhGAAOAMAAAADOAAAO8SAMAAUREREiEREpAMCRESERERIiEREREREREREREREREREREREQEBERERERERERERERERERERERIRGgAEPgwMAAAAAAAMwAAM7AAMwMAMcxXAAADkbAAAAADAAA5wDAAHISEhESERnAAA0RIREREREREREhERERERERERERERERERAQEREREREREREREREREREREREhEWAAQSbADAAAAAzAAAAADADAAAAADA2i4MwAxhNfDAwAAAwAAA4AzqEhESEUHwAOACIRERESIRIREREREREREREREREREREREBARERERERERERERERERERERERIRTABxES8AAAwAAADAAMwAAADADMwAAODgAMAA2hQAAMAAAADAAAwAAMyIijQRJnAMERIRERERERIiIREREREREREREREREREQEBEREREREREREREREREREREREhIQDLEREU3AAMAMwADAAAwAAAAAAMAADADAAMAMmQDMAMwAAADAwMAAAAzAAAAIece1paZqUhERERERERERERERERERERERERAQEREREREREREREREREREREREhEhAAgRISEa0AAAAAAAAAAADADAAAAAwAwAAAAMAMAAAMAMAMAAwMAAAAwAAADAwADAAAAAAADJv6IREREREREREREREREREREBBhEREhERERERIRESEREREREhEhHQDRESESEbAAAAAAAAAAAAAAAAAAAAAAAMAAAAwAAAAAAAwAAAAMAAAAvgAAAAAAwAAAAAAAAADpgSEREREREREREREREREQEBERMRESESIRERIREhERERERESEZwMERIREyE3AAAMAPWJl6JLAAAAAADeAAAAAAAAAAAAwAAADocADsDAABEUZpmYneAAAADtiImIhyIRERERERERERERERERAAERESESESEREREhESERERERESERgMAREREhEhGuAAwAwxESEREUfgAMAGGtAAAAAAAAAAAADAAA6avgDADAchEREREREhERIRERESISEREREREREREREREREREBARIRMREROpxzERERERERERERERHwABERERIhERKgwAAMMhEiEiERO+ANMSFHAAAAAAAAAAAAAAAAyFsAAAwBESIREiERIREREhEREREREhESEREREREREREREQEBESISV5wA4A5BESERERERERERIWAAISERIREiESKQAAAEEREhERERMzMRERJHwAAAAAAAAAAAAMwABivgDGESERERERERIRERERESERERERERERERERERERERAQEREhgAAAAAAKIRIRIRERERERERUABRESERIRESESaQzMCEESEiIiERERIhIREm0AAAAAAAAAAAAAAACyJ/EhERIRIRERERIhIRERERERESEREREREREREREREBARERQAwAwADNMhERERERERERESEwwPERESESERESESoAAAzyEREREREhEREhIhEqgMAAwAAADMAAAOAAzzESESERESEhIRERERISEREREREREREREREREREREQEBESGAwMAOtTEREhEhERERERIRIRwAghEhEhESIRESEoDAwAxhERERERIRESEREREU0AAADAAAAADAAADA3xEiESERERIRESESEREREhIRERERERERERERERERAQESEfAADABzERERERIREiESEREhHQDRIhERIREREhEhEAAADA5RERIRESERERERERETMRN8AAAAAAAAwAAAyhERESEhEREREREREREREREREREREREREREREREBASEUEwwAAAyVESERERERESERESEXwAERERERISEiERIQANgADA0hIhEREREREREREREREhFnwAAMDMDAAAAA5RIhERMREREREREREREREREREREREREREREREQEBESESHQAMAMDPERESESERERIREScAAxEhEREhERESESAMgfwAAA0hEhIiEhERERERIRERERE7AMAAAAGpAAAAgxIRIRIRERERERERERERERERERERERERERERAQESEiExrgwAwMDNYxERERESERERFQwKIREhIRERIRISUAzyEv4MAAkhERESIREREREREhESMRE7wMAMCDJNDAAAcREhEREREREREREREREREREREREREREREREBAREhEhERsAAAAAwMjyIRIhEREhISAA8REhEREhESEUkAABEhInAMAAghIyESERERERERERERESEvAAAACSKwDADMQRIhEREREREREREREREREREREREREREREQEBERISEiERNwAMAAAADnpEMSEREREABxEREiIREhGsAMANERIREXAMAAgxESERERERIRERIiEhEjEUDAwMCyGgAAAHERERERERERERERERERERERERERERERERAQISEREREhERNpAAAAwAAADbUyIREcAJMRERERFKnADMAMISEhIxJODAwMsxERERERERIhEREREhESEXAAAACxOwDADDEREREREREREREREREREREREREREREREBARESERERESEREqkAAMAAAAwMwOzOwAD1I0RPjMDAAAAIISERIRESGuAMAM8xERERERERIRESIREhEhI3DAAAySXADMCxEREREREREREREREREREREREREREREQIBEREREREREREhERqMAAAAAAAAAAAAAAwAAAAADAAACVERERIRESERJMAAANoRISERESEREREREREREhFbAAAA0SkAAMkRERESERERERERERERERERERERERERAQEREREREREREREiERJGjsAAAAAAAAAAAAAAzAAAAMdBEREREREhEREiFdDMDAYRISEhESEhEREREREhIRIoAMDRIawMAAMiEhEREREREREREREREREREREREREBAhERERERERERERERERERJK+d7AAAAMAAwAAAANhkERIiEREREREREREhFcAAwJoRERERERIRERERIREhESGgDlETEpAADFIRIREREREREREREREREREREREREQEBERERERERERESERISESIRESIRE6ZsAAiM2fVCERESEREREhERIRESERIhFuzMAAIREhERERERERERERESESESEhEhFgAAzxEhERERERERERERERERERERERERAQERERERERERERERERERERESERIhER4A0REREhERIREiERIRERERERERERExKAAADOUREiIRERERERIhERERESESERIRXgwAYhEREREREREREREREREREREREREBARERERERERERERERIiESIhEiERESGQACEREhERIRERERERERIRERERIRIhEhK+AADM8hERIRERERERESEREhIREiESERsAAGEhEREREREREREREREREREREREQECEREREREREREREhERERERERERIREZAMMSEREREREiEiERERERESEREREREhEhIwwAAMmhEREREREhERESIRERERISESE7DAAxERERERERERERERERERERERERAQERERERERERERERERERERERERERERvABhERESERIREREhERERERERIRESIRIRISH9AADAyxERERERESERESEhEhEhERERGADGEREREREREREREREREREREREREBARERERERERERERERERERERERERERJgDGIRERERERERERERERERERERERERERERERJOAAAA6xEiERERESERERERERESERIS4MAREREREREREREREREREREREREQEBEREREREREREREREREREREREREREaAAghEREREREREREREREREREREREREREREhESGpwAAACDERERERERIRERESERERERGsAGERERERERERERERERERERERERAQERERERERERERERERERERERERERERIMChERERERERERERERERERERERERERESEREREhFL4AAMDLIRESERIRERIRESERIhEhAOkREREREREREREREREREREREREBARERERERERERERERERERERERERERJQAGEhEREREREREREREREREREREREREREREhERERE/kAAMANtRERERIhERERERERIRGACRIREREREREREREREREREREREQEBEREREREREREREREREREREREREREXDA8REREREREREREREREREREREREREREREREhERIRIh8AwAwADrMREREiISERIhESEQwLERERERERERERERERERERERERAQERERERERERERERERERERERERERESoAxDIRERERERERERERERERERERERERERERERESERERIhWcAADAAO71IRERERERERJdAAUREREREREREREREREREREREREBAREREREREREREREREREREREREREREW1RERERERERERERERERERERERERERERERERERERERESESRpAAAMAADOm1ERERESWAwA0REREREREREREREREREREREREQEBERERERERERERERERERERERERERERIRIRERERERERERERERERERERERERERERERERERERESEiEREVfgAAwAAAAA2NwAAAAABSERERERERERERERERERERERERAg8RERERERERERERERERERERERERERERERERERERERERERERERERERERERERERERERERERERERERERIRO97AAAAAAAwAAAwAyhEREREREREREREREREREREREREBARERERERERERERERERERERERERERERERERERERERERERERERERERERERERERERERERERERERERERESESIhOrnAAAAAAAAAsxEhEREREREREREREREREREREREQAMERERERERERERERERERERERERERERERERERERERERERERERERERERERERERERERERERERERERERERIRERERETRVZ4mIilERIhERERERERERERERERERERERERAQERERERERERERERERERERERERERERERERERERERERERERERERERERERERERERERERERERERERERESERESISEhESESERESEjIRIREREREREREREREREREREREREMABERERERERERERERERERERERERERERERERERERERERERERERERERERERERERERERERERERERERERERERERERERERERIiERESEREREREREREREREREREREREREQEBERERERERERERERERERERERERERERERERERERERERERERERERERERERERERERERERERERERERERERESESERERIhESIREiIhERERERERERERERERERERERERERAQEREREREREREREREREREREREREREREREREREREREREREREREREREREREREREREREREREREREREREREREREREhERERERERERI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EERERERERERERERERERERERERERERERERERERERERERERERERERERERERERERERERERERERERERERERERERERERERERERERERERERERERERERERERERERERERAAAREREREREREREREREREREREREREREREREREREREREREREREREREREREREREREREREREREREREREREREREREREREREREREREREREREREREREREREREREREREREABREREREREREREREREREREREREREREREREREREREREREREREREREREREREREREREREREREREREREREREREREREREREREREREREREREREREREREREREREREREREQAAERERERERERERERERERERERERERERERERERERERERERERERERERERERERERERERERERERERERERERERERERERERERERERERERERERERERERERERERERERERERAQIREREREREREREREREREREREREREREREREREREREREREREREREREREREREREREREREREREREREREREREREREREREREREREREREREREREREREREREREREREREREAD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CAh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ECxEREREREREREREREREREREREREREREREREREREREREREREREREREREREREREREREREREREREREREREREREREREREREREREREREREREREREREREREREREREREQEBRgAAABQAAAAIAAAAR0RJQwMAAAAiAAAADAAAAP////8iAAAADAAAAP////8lAAAADAAAAA0AAIAoAAAADAAAAAQAAAAiAAAADAAAAP////8iAAAADAAAAP7///8nAAAAGAAAAAQAAAAAAAAA////AAAAAAAlAAAADAAAAAQAAABMAAAAZAAAAAAAAABhAAAAPwEAAJsAAAAAAAAAYQAAAEABAAA7AAAAIQDwAAAAAAAAAAAAAACAPwAAAAAAAAAAAACAPwAAAAAAAAAAAAAAAAAAAAAAAAAAAAAAAAAAAAAAAAAAJQAAAAwAAAAAAACAKAAAAAwAAAAEAAAAJwAAABgAAAAEAAAAAAAAAP///wAAAAAAJQAAAAwAAAAEAAAATAAAAGQAAAALAAAAYQAAADQBAABxAAAACwAAAGEAAAAqAQAAEQAAACEA8AAAAAAAAAAAAAAAgD8AAAAAAAAAAAAAgD8AAAAAAAAAAAAAAAAAAAAAAAAAAAAAAAAAAAAAAAAAACUAAAAMAAAAAAAAgCgAAAAMAAAABAAAACUAAAAMAAAAAQAAABgAAAAMAAAAAAAAAhIAAAAMAAAAAQAAAB4AAAAYAAAACwAAAGEAAAA1AQAAcgAAACUAAAAMAAAAAQAAAFQAAADEAAAADAAAAGEAAACKAAAAcQAAAAEAAACrCg1CAAANQgwAAABhAAAAFAAAAEwAAAAAAAAAAAAAAAAAAAD//////////3QAAABKAHUAYQBuACAAUABhAGIAbABvACAAUgBvAGQAcgDtAGcAdQBlAHoABQAAAAcAAAAHAAAABwAAAAQAAAAHAAAABwAAAAgAAAADAAAACAAAAAQAAAAIAAAACAAAAAgAAAAFAAAAAwAAAAgAAAAHAAAABwAAAAYAAABLAAAAQAAAADAAAAAFAAAAIAAAAAEAAAABAAAAEAAAAAAAAAAAAAAAQAEAAKAAAAAAAAAAAAAAAEABAACgAAAAJQAAAAwAAAACAAAAJwAAABgAAAAEAAAAAAAAAP///wAAAAAAJQAAAAwAAAAEAAAATAAAAGQAAAALAAAAdgAAADQBAACGAAAACwAAAHYAAAAqAQAAEQAAACEA8AAAAAAAAAAAAAAAgD8AAAAAAAAAAAAAgD8AAAAAAAAAAAAAAAAAAAAAAAAAAAAAAAAAAAAAAAAAACUAAAAMAAAAAAAAgCgAAAAMAAAABAAAACUAAAAMAAAAAQAAABgAAAAMAAAAAAAAAhIAAAAMAAAAAQAAAB4AAAAYAAAACwAAAHYAAAA1AQAAhwAAACUAAAAMAAAAAQAAAFQAAAAsAQAADAAAAHYAAADbAAAAhgAAAAEAAACrCg1CAAANQgwAAAB2AAAAJQAAAEwAAAAAAAAAAAAAAAAAAAD//////////5gAAABQAHIAbwBmAGUAcwBpAG8AbgBhAGwAIABEAGkAdgBpAHMAaQDzAG4AIABkAGUAIABGAGkAcwBjAGEAbABpAHoAYQBjAGkA8wBuAAAABwAAAAUAAAAIAAAABAAAAAcAAAAGAAAAAwAAAAgAAAAHAAAABwAAAAMAAAAEAAAACQAAAAMAAAAGAAAAAwAAAAYAAAADAAAACAAAAAcAAAAEAAAACAAAAAcAAAAEAAAABgAAAAMAAAAGAAAABgAAAAcAAAADAAAAAwAAAAYAAAAHAAAABgAAAAMAAAAIAAAABwAAAEsAAABAAAAAMAAAAAUAAAAgAAAAAQAAAAEAAAAQAAAAAAAAAAAAAABAAQAAoAAAAAAAAAAAAAAAQAEAAKAAAAAlAAAADAAAAAIAAAAnAAAAGAAAAAQAAAAAAAAA////AAAAAAAlAAAADAAAAAQAAABMAAAAZAAAAAsAAACLAAAAGwEAAJsAAAALAAAAiwAAABEBAAARAAAAIQDwAAAAAAAAAAAAAACAPwAAAAAAAAAAAACAPwAAAAAAAAAAAAAAAAAAAAAAAAAAAAAAAAAAAAAAAAAAJQAAAAwAAAAAAACAKAAAAAwAAAAEAAAAJQAAAAwAAAABAAAAGAAAAAwAAAAAAAACEgAAAAwAAAABAAAAFgAAAAwAAAAAAAAAVAAAAFABAAAMAAAAiwAAABoBAACbAAAAAQAAAKsKDUIAAA1CDAAAAIsAAAArAAAATAAAAAQAAAALAAAAiwAAABwBAACcAAAApAAAAEYAaQByAG0AYQBkAG8AIABwAG8AcgA6ACAASgB1AGEAbgAgAFAAYQBiAGwAbwAgAFIAbwBkAHIAaQBnAHUAZQB6ACAARgBlAHIAbgBhAG4AZABlAHoAAAAGAAAAAwAAAAUAAAALAAAABwAAAAgAAAAIAAAABAAAAAgAAAAIAAAABQAAAAMAAAAEAAAABQAAAAcAAAAHAAAABwAAAAQAAAAHAAAABwAAAAgAAAADAAAACAAAAAQAAAAIAAAACAAAAAgAAAAFAAAAAwAAAAgAAAAHAAAABwAAAAYAAAAEAAAABgAAAAcAAAAFAAAABwAAAAcAAAAHAAAACAAAAAcAAAAGAAAAFgAAAAwAAAAAAAAAJQAAAAwAAAACAAAADgAAABQAAAAAAAAAEAAAABQAAAA=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+hUQSKGwdjWEj3U14gLLSPR/pSo=</DigestValue>
    </Reference>
    <Reference URI="#idOfficeObject" Type="http://www.w3.org/2000/09/xmldsig#Object">
      <DigestMethod Algorithm="http://www.w3.org/2000/09/xmldsig#sha1"/>
      <DigestValue>poxgCySMUp9qaGnNHFMoX2UCNZw=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e1cqtPRbDILGnqwNKPlkIDA0MLI=</DigestValue>
    </Reference>
    <Reference URI="#idValidSigLnImg" Type="http://www.w3.org/2000/09/xmldsig#Object">
      <DigestMethod Algorithm="http://www.w3.org/2000/09/xmldsig#sha1"/>
      <DigestValue>nLS8C8vBxGtVAZTBZQejHZBBaRY=</DigestValue>
    </Reference>
    <Reference URI="#idInvalidSigLnImg" Type="http://www.w3.org/2000/09/xmldsig#Object">
      <DigestMethod Algorithm="http://www.w3.org/2000/09/xmldsig#sha1"/>
      <DigestValue>wiO/bbsxEN/9qNGiNpzaM7/WdYg=</DigestValue>
    </Reference>
  </SignedInfo>
  <SignatureValue>y13+mYs4e0z6W6fqF4t8jSR/peCDOCyaexjc3voz9bqOm3zmbp9S7M2nl2A/FCKX6r6jIsKePtnM
4b3sfUPDZvNo+06Gu0zb+RjJeVsIEsjsuBQhgq1MaTm7q4gjpFBlwPzbNDdEsU02WdxvGldLIGqn
y5pg14ffwCZ3ztLUiK2dfJmbehrhnVVAbxl/+6wD2eVvXR9dQdB1WmEvL+d4ZDY3mcMt4BcSqpYL
Ijk/7UsEx+UIW8ppNujlOVvXPq4EzrMcprDsXWTybcO9gaVHN2KkifTMCCwDaHDeHE+RcyoDIcuS
SC5gIRRBbfm7a33VjB+LMkCjSkx1v6rp7Zp4wA==</SignatureValue>
  <KeyInfo>
    <X509Data>
      <X509Certificate>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</X509Certificate>
    </X509Data>
  </KeyInfo>
  <Object xmlns:mdssi="http://schemas.openxmlformats.org/package/2006/digital-signature" Id="idPackageObject">
    <Manifest>
      <Reference URI="/word/webSettings.xml?ContentType=application/vnd.openxmlformats-officedocument.wordprocessingml.webSettings+xml">
        <DigestMethod Algorithm="http://www.w3.org/2000/09/xmldsig#sha1"/>
        <DigestValue>mVt1IfdhpqHURbKt1JJcFH3RYxE=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media/image15.png?ContentType=image/png">
        <DigestMethod Algorithm="http://www.w3.org/2000/09/xmldsig#sha1"/>
        <DigestValue>h0dGZqA2M8l+N0tU4VTfbOVjGgg=</DigestValue>
      </Reference>
      <Reference URI="/word/media/image3.emf?ContentType=image/x-emf">
        <DigestMethod Algorithm="http://www.w3.org/2000/09/xmldsig#sha1"/>
        <DigestValue>7JFLQmbulvOHG0gn7oYiG1OdTVo=</DigestValue>
      </Reference>
      <Reference URI="/word/media/image7.jpg?ContentType=image/jpeg">
        <DigestMethod Algorithm="http://www.w3.org/2000/09/xmldsig#sha1"/>
        <DigestValue>detQQTORgo2S8BBhonB4a8lMT4Q=</DigestValue>
      </Reference>
      <Reference URI="/word/media/image10.jpg?ContentType=image/jpeg">
        <DigestMethod Algorithm="http://www.w3.org/2000/09/xmldsig#sha1"/>
        <DigestValue>M0prkL5wIbfzfJrdFsPiHf0ENt4=</DigestValue>
      </Reference>
      <Reference URI="/word/media/image11.GIF?ContentType=image/gif">
        <DigestMethod Algorithm="http://www.w3.org/2000/09/xmldsig#sha1"/>
        <DigestValue>RVpgjcXu3tn47baoNYSq6rISQew=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17.png?ContentType=image/png">
        <DigestMethod Algorithm="http://www.w3.org/2000/09/xmldsig#sha1"/>
        <DigestValue>VwsPrGn7+MfyToYBbglmFKKP1xA=</DigestValue>
      </Reference>
      <Reference URI="/word/media/image16.png?ContentType=image/png">
        <DigestMethod Algorithm="http://www.w3.org/2000/09/xmldsig#sha1"/>
        <DigestValue>D64N96BGooHPE/9rlWtLX069Ato=</DigestValue>
      </Reference>
      <Reference URI="/word/styles.xml?ContentType=application/vnd.openxmlformats-officedocument.wordprocessingml.styles+xml">
        <DigestMethod Algorithm="http://www.w3.org/2000/09/xmldsig#sha1"/>
        <DigestValue>schvUvBDICKUBzTBwPn9E+vskek=</DigestValue>
      </Reference>
      <Reference URI="/word/numbering.xml?ContentType=application/vnd.openxmlformats-officedocument.wordprocessingml.numbering+xml">
        <DigestMethod Algorithm="http://www.w3.org/2000/09/xmldsig#sha1"/>
        <DigestValue>W/ErA9d8j34KOu+BS/umNv8sn+A=</DigestValue>
      </Reference>
      <Reference URI="/word/settings.xml?ContentType=application/vnd.openxmlformats-officedocument.wordprocessingml.settings+xml">
        <DigestMethod Algorithm="http://www.w3.org/2000/09/xmldsig#sha1"/>
        <DigestValue>RYRH8a7LL5JD6KPRMprsLi18X+o=</DigestValue>
      </Reference>
      <Reference URI="/word/media/image1.png?ContentType=image/png">
        <DigestMethod Algorithm="http://www.w3.org/2000/09/xmldsig#sha1"/>
        <DigestValue>ANmk6u4gQNJt/f+L+Qr+UdY4DbU=</DigestValue>
      </Reference>
      <Reference URI="/word/media/image2.emf?ContentType=image/x-emf">
        <DigestMethod Algorithm="http://www.w3.org/2000/09/xmldsig#sha1"/>
        <DigestValue>Diwa1J5CdVO9+2iJXqNvnMcBqA0=</DigestValue>
      </Reference>
      <Reference URI="/word/fontTable.xml?ContentType=application/vnd.openxmlformats-officedocument.wordprocessingml.fontTable+xml">
        <DigestMethod Algorithm="http://www.w3.org/2000/09/xmldsig#sha1"/>
        <DigestValue>N01luFkYGZanDVauFAUlHPNL5N0=</DigestValue>
      </Reference>
      <Reference URI="/word/media/image12.jpg?ContentType=image/jpeg">
        <DigestMethod Algorithm="http://www.w3.org/2000/09/xmldsig#sha1"/>
        <DigestValue>89wPqiYzWcXMv4fpFsXc8SXfkAg=</DigestValue>
      </Reference>
      <Reference URI="/word/media/image8.jpg?ContentType=image/jpeg">
        <DigestMethod Algorithm="http://www.w3.org/2000/09/xmldsig#sha1"/>
        <DigestValue>UbYwPUr56Uw5VDcXLpRS8pRo9e0=</DigestValue>
      </Reference>
      <Reference URI="/word/footnotes.xml?ContentType=application/vnd.openxmlformats-officedocument.wordprocessingml.footnotes+xml">
        <DigestMethod Algorithm="http://www.w3.org/2000/09/xmldsig#sha1"/>
        <DigestValue>GvGA6qPe9stwiCu39YpICP9NL+U=</DigestValue>
      </Reference>
      <Reference URI="/word/footer1.xml?ContentType=application/vnd.openxmlformats-officedocument.wordprocessingml.footer+xml">
        <DigestMethod Algorithm="http://www.w3.org/2000/09/xmldsig#sha1"/>
        <DigestValue>1Dhfn3zm8FKh95SFftVt9JL/Pns=</DigestValue>
      </Reference>
      <Reference URI="/word/endnotes.xml?ContentType=application/vnd.openxmlformats-officedocument.wordprocessingml.endnotes+xml">
        <DigestMethod Algorithm="http://www.w3.org/2000/09/xmldsig#sha1"/>
        <DigestValue>5YShHb1tHdhLrFPE6W2Cn2CO4MU=</DigestValue>
      </Reference>
      <Reference URI="/word/document.xml?ContentType=application/vnd.openxmlformats-officedocument.wordprocessingml.document.main+xml">
        <DigestMethod Algorithm="http://www.w3.org/2000/09/xmldsig#sha1"/>
        <DigestValue>L+5oYJ5jPzL6zwZFgsiQQrKJP4Y=</DigestValue>
      </Reference>
      <Reference URI="/word/media/image13.emf?ContentType=image/x-emf">
        <DigestMethod Algorithm="http://www.w3.org/2000/09/xmldsig#sha1"/>
        <DigestValue>tGzTSGWPw1/16lAMPVsgFDmG8Jw=</DigestValue>
      </Reference>
      <Reference URI="/word/header1.xml?ContentType=application/vnd.openxmlformats-officedocument.wordprocessingml.header+xml">
        <DigestMethod Algorithm="http://www.w3.org/2000/09/xmldsig#sha1"/>
        <DigestValue>/UifeyuJJn4Pv5zVa8lPH7a1iMc=</DigestValue>
      </Reference>
      <Reference URI="/word/media/image9.png?ContentType=image/png">
        <DigestMethod Algorithm="http://www.w3.org/2000/09/xmldsig#sha1"/>
        <DigestValue>7dBziL0OVPV06rKzD1yFFflbX/A=</DigestValue>
      </Reference>
      <Reference URI="/word/footer2.xml?ContentType=application/vnd.openxmlformats-officedocument.wordprocessingml.footer+xml">
        <DigestMethod Algorithm="http://www.w3.org/2000/09/xmldsig#sha1"/>
        <DigestValue>WyscnMRAODcGSKw5gA7Tjm/y4qM=</DigestValue>
      </Reference>
      <Reference URI="/word/media/image14.emf?ContentType=image/x-emf">
        <DigestMethod Algorithm="http://www.w3.org/2000/09/xmldsig#sha1"/>
        <DigestValue>AAy4C6tg9Q2zMfkVFesgskVGWcM=</DigestValue>
      </Reference>
      <Reference URI="/word/media/image6.jpg?ContentType=image/jpeg">
        <DigestMethod Algorithm="http://www.w3.org/2000/09/xmldsig#sha1"/>
        <DigestValue>c/Xb0CP2R2/qmIU1gLvA9yCELD8=</DigestValue>
      </Reference>
      <Reference URI="/word/media/image5.wmf?ContentType=image/x-wmf">
        <DigestMethod Algorithm="http://www.w3.org/2000/09/xmldsig#sha1"/>
        <DigestValue>igzYYS3CWYB0xNJmgLUej+3D4bI=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16"/>
            <mdssi:RelationshipReference SourceId="rId20"/>
            <mdssi:RelationshipReference SourceId="rId29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FTnrol+auCWSlERO7TBOGt/69YQ=</DigestValue>
      </Reference>
    </Manifest>
    <SignatureProperties>
      <SignatureProperty Id="idSignatureTime" Target="#idPackageSignature">
        <mdssi:SignatureTime>
          <mdssi:Format>YYYY-MM-DDThh:mm:ssTZD</mdssi:Format>
          <mdssi:Value>2014-10-09T12:39:58Z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>{55661BD9-2FD4-46E9-8EB6-DDA4C6FBD2A2}</SetupID>
          <SignatureText/>
          <SignatureImage>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97WQF9X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32++EZo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/Z74N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35f3g1cL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f1feEZ02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Rt4RfC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C3hG9N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jrdDbw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dNr0N/U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fz4q3Q3cR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Xy69Cf1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Iv4Nuz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18i3Qn9Sv9//3//f/9//3//f/9//3//f/9//3//f/9//3//f/9//3//f/9//3//f/9//3//f/9//3//f/9//3//f/9//3//f/9/XWPbHXo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hreDfxS/3//f/9//3//f/9//3//f/9//3//f/9//3//f/9//3//f/9//3//f/9//3//f/9//3//f/9//3//f/9//3//f/9//39dX3wBWwW9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Gt4NPVv/f/9//3//f/9//3//f/9//3//f/9//3//f/9//3//f/9//3//f/9//3//f/9//3//f/9//3//f/9//3//f/9//3//f/97vRWdBft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4W3g1dY/9//3//f/9//3//f/9//3//f/9//3//f/9//3//f/9//3//f/9//3//f/9//3//f/9//3//f/9//3//f/9//3//f/9//3/5HZ0NPC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97Hha+Cb9v/3//f/9//3//f/9//3//f/9//3//f/9//3//f/9//3//f/9//3//f/9//3//f/9//3//f/9//3//f/9//3//f/9//3//f5s6vQn9G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le8Cb0J/3//f/9/vmtdKv9//3//f/9//3//f/9//3//f/9//3//f/9//3//f/9//3//f/9//3//f/9/ejKeCboVnTJcBf1W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/c5wFfAW+a/9//3+eZ/0V/3//f/9//3//f/9//3//f/9//3//f/9//3//f/9//3//f/9//3//f/9//399Y1sBegWbDXwJ+07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CF9CR1H/3//f11fHhr/f/9//3//f/9//3//f/9//3//f/9//3//f/9//3//f/9//3//f/9//3//f/5/eQ06BXoJWwX8T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389InsNOx7/f/5/HVP9Ff9//3//f/9//3//f/9//3//f/9//3//f/9//3//f/9//3//f/9//3//f/9//397QnkFGQU6BZtC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95CWgWcDf93/3+9Rv4V/3//f/9//3//f/9//3//f/9//3//f/9//3//f/9//3//f/9//3//f/9//3//f71zWQH2BNYAu0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m+dCXsFXWP+f7w23Bn/f/9//3//f/9//3//f/9//3//f/9//3//f/9//3//f/9//3//f/9//3//f/9//38YNtYA1QQ7X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90ZfA07Lv9/2h07Jv5//3//f/9//3//f/9//3//f/9//3//f/9//3//f/9//3//f/9//3//f/9//3//f71zNzp8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nEJ6BXcJ33uaEXs2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ec1sJOwU4NloF/E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+CU7AfgENwV8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+bxcFGAV6G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F86Nt53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MAAAAZAAAAAAAAAAAAAAATwAAADwAAAAAAAAAAAAAAFAAAAA9AAAAKQCqAAAAAAAAAAAAAACAPwAAAAAAAAAAAACAPwAAAAAAAAAAAAAAAAAAAAAAAAAAAAAAAAAAAAAAAAAAIgAAAAwAAAD/////RgAAABwAAAAQAAAARU1GKwJAAAAMAAAAAAAAAA4AAAAUAAAAAAAAABAAAAAUAAAA</SignatureImage>
          <SignatureComments/>
          <WindowsVersion>5.1</WindowsVersion>
          <OfficeVersion>14.0</OfficeVersion>
          <ApplicationVersion>14.0</ApplicationVersion>
          <Monitors>2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2014-10-09T12:39:58Z</xd:SigningTime>
          <xd:SigningCertificate>
            <xd:Cert>
              <xd:CertDigest>
                <DigestMethod Algorithm="http://www.w3.org/2000/09/xmldsig#sha1"/>
                <DigestValue>ViuM5BUGhxOHuy+tuMDELPTEz/w=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51572157255695329592859655181603577474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  <Object Id="idValidSigLnImg">AQAAAGwAAAAAAAAAAAAAAP8AAAB/AAAAAAAAAAAAAABDIwAAoBEAACBFTUYAAAEAXMAAAL4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fc74Nuz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55jvg18M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nmPeDX0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39eV94R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x5H3RGdM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3j7eEZ0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fPr0NvT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30y3RHdP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5/Xy69Cf1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n8+Kt0N/U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18i/Q3cQ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PiLdCf1G/3//f/9//3//f/9//3//f/9//3//f/9//3//f/9//3//f/9//3//f/9//3//f/9//3//f/9//3//f/9//3//f/9//39dY7oZekL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39eHr0NHFP/f/9//3//f/9//3//f/9//3//f/9//3//f/9//3//f/9//3//f/9//3//f/9//3//f/9//3//f/9//3//f/9//3//f1xfnQVbBb5z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z4W3hEdV/9//3//f/9//3//f/9//3//f/9//3//f/9//3//f/9//3//f/9//3//f/9//3//f/9//3//f/9//3//f/9//3//f/9//3ucEZ0J20r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Pxq+DX5n/3//f/9//3//f/9//3//f/9//3//f/9//3//f/9//3//f/9//3//f/9//3//f/9//3//f/9//3//f/9//3//f/9//3//f/odnQldLv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39eW5sFvQn/f/9//3++az0m/3//f/9//3//f/9//3//f/9//3//f/9//3//f/9//3//f/9//3//f/9//397Mp4F2hV8MnwJ/FL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zvQV8Bd9v/3//f31nHRr/f/9//3//f/9//3//f/9//3//f/9//3//f/9//3//f/9//3//f/9//3//f31jfAV5BbsNfAn8U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bHX0J/EL/f/9/XV/9Ff9//3//f/9//3//f/9//3//f/9//3//f/9//3//f/9//3//f/9//3//f/9//n9YCToFegl8CdtK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14mewk7Iv9//38dUx0W/3//f/9//3//f/9//3//f/9//3//f/9//3//f/9//3//f/9//3//f/9//3//f5tCWQE6CToFu0L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vUJaCXsJ/3f/f71K3RH/f/9//3//f/9//3//f/9//3//f/9//3//f/9//3//f/9//3//f/9//3//f/9/nW9aBfUA1gCbR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fc3wFnAldY/9/nDb9Hf9//3//f/9//3//f/9//3//f/9//3//f/9//3//f/9//3//f/9//3//f/9//3//fxg21wS1BFxj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3RlbCTsu/3/aHTsi/n//f/9//3//f/9//3//f/9//3//f/9//3//f/9//3//f/9//3//f/9//3//f/9/vnMWNn1r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+cQpsJVwn/f5oNmzr+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95zOgVbBRcyWwnbSv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38ZKjsBGQk2AZ1v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71vNwn3AHod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388X1o63nf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</Object>
  <Object Id="idInvalidSigLnImg">AQAAAGwAAAAAAAAAAAAAAP8AAAB/AAAAAAAAAAAAAABDIwAAoBEAACBFTUYAAAEAtMUAANE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NAFoPj///IBAAAAAAAA/GsiBID4//8IAFh++/b//wAAAAAAAAAA4GsiBID4/////wAAAAAAAAIAAACspyUAeZFVYAAAAAgAGD8ABAAAAPAVMQCAFTEAoGSqANCnJQASelVg8BUxAAAYPwBTelVgAAAAAIAVMQCgZKoAAD57BOCnJQA1eVVgQM5RAPwBAAAcqCUA1XhVYPwBAAAAAAAAgWICd4FiAnf8AQAAAAgAAAACAAAAAAAANKglABZqAncAAAAAAAAAAGapJQAHAAAAWKklAAcAAAAAAAAAAAAAAFipJQBsqCUA4uoBdwAAAAAAAgAAAAAlAAcAAABYqSUABwAAAEwSA3cAAAAAAAAAAFipJQAHAAAAoGSqAJioJQCKLgF3AAAAAAACAABYqSU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99zvg27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nmO+DXw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+eY94N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15X3hF9M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HkfdEZ0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ePt4Rn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98+vQ29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fTLdEd0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n9fLr0J/U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+fz4q3Q39S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XyL9DdxC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+It0J/Ub/f/9//3//f/9//3//f/9//3//f/9//3//f/9//3//f/9//3//f/9//3//f/9//3//f/9//3//f/9//3//f/9//3//f11juhl6Qv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14evQ0cU/9//3//f/9//3//f/9//3//f/9//3//f/9//3//f/9//3//f/9//3//f/9//3//f/9//3//f/9//3//f/9//3//f/9/XF+dBVsFvnP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PhbeER1X/3//f/9//3//f/9//3//f/9//3//f/9//3//f/9//3//f/9//3//f/9//3//f/9//3//f/9//3//f/9//3//f/9//3//e5wRnQnbSv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/Gr4Nfmf/f/9//3//f/9//3//f/9//3//f/9//3//f/9//3//f/9//3//f/9//3//f/9//3//f/9//3//f/9//3//f/9//3//f/9/+h2dCV0u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15bmwW9Cf9//3//f75rPSb/f/9//3//f/9//3//f/9//3//f/9//3//f/9//3//f/9//3//f/9//3//f3syngXaFXwyfAn8U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O9BXwF32//f/9/fWcdGv9//3//f/9//3//f/9//3//f/9//3//f/9//3//f/9//3//f/9//3//f/9/fWN8BXkFuw18CfxS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sdfQn8Qv9//39dX/0V/3//f/9//3//f/9//3//f/9//3//f/9//3//f/9//3//f/9//3//f/9//3/+f1gJOgV6CXwJ20r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XiZ7CTsi/3//fx1THRb/f/9//3//f/9//3//f/9//3//f/9//3//f/9//3//f/9//3//f/9//3//f/9/m0JZAToJOgW7Q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+9QloJewn/d/9/vUrdEf9//3//f/9//3//f/9//3//f/9//3//f/9//3//f/9//3//f/9//3//f/9//3+db1oF9QDWAJtG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99zfAWcCV1j/3+cNv0d/3//f/9//3//f/9//3//f/9//3//f/9//3//f/9//3//f/9//3//f/9//3//f/9/GDbXBLUEXGP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dGVsJOy7/f9odOyL+f/9//3//f/9//3//f/9//3//f/9//3//f/9//3//f/9//3//f/9//3//f/9//3++cxY2fWv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5xCmwlXCf9/mg2bOv5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3nM6BVsFFzJbCdtK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xkqOwEZCTYBnW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vW83CfcAeh3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zxfWjred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CrCg1CAAANQgoAAABQAAAAFAAAAEwAAAAAAAAAAAAAAAAAAAD//////////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mitido_x0020_Por xmlns="cd7df43d-10b9-47d8-a000-58f6ff9a05a9" xsi:nil="true"/>
    <Fecha_x0020_Publicaci_x00f3_n xmlns="cd7df43d-10b9-47d8-a000-58f6ff9a05a9">2013-05-13T04:00:00+00:00</Fecha_x0020_Publicaci_x00f3_n>
    <N_x00b0__x0020_Documento xmlns="cd7df43d-10b9-47d8-a000-58f6ff9a05a9" xsi:nil="true"/>
    <Destinatario xmlns="cd7df43d-10b9-47d8-a000-58f6ff9a05a9" xsi:nil="true"/>
    <Fecha_x0020_Generaci_x00f3_n xmlns="cd7df43d-10b9-47d8-a000-58f6ff9a05a9">2013-05-13T04:00:00+00:00</Fecha_x0020_Generaci_x00f3_n>
    <N_x00b0__x0020_Exp xmlns="cd7df43d-10b9-47d8-a000-58f6ff9a05a9" xsi:nil="true"/>
    <_dlc_DocId xmlns="21c3207e-4ad9-41ce-b187-b126d6257ffb">636UEWMD4YA6-18-34758</_dlc_DocId>
    <_dlc_DocIdUrl xmlns="21c3207e-4ad9-41ce-b187-b126d6257ffb">
      <Url>http://sharepoint/dfz/_layouts/DocIdRedir.aspx?ID=636UEWMD4YA6-18-34758</Url>
      <Description>636UEWMD4YA6-18-34758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35AEACABBADB42B6E854DEDE2703BF" ma:contentTypeVersion="8" ma:contentTypeDescription="Crear nuevo documento." ma:contentTypeScope="" ma:versionID="8c9124b5608f6c3afb64ed5fdce95c00">
  <xsd:schema xmlns:xsd="http://www.w3.org/2001/XMLSchema" xmlns:xs="http://www.w3.org/2001/XMLSchema" xmlns:p="http://schemas.microsoft.com/office/2006/metadata/properties" xmlns:ns2="cd7df43d-10b9-47d8-a000-58f6ff9a05a9" xmlns:ns3="21c3207e-4ad9-41ce-b187-b126d6257ffb" targetNamespace="http://schemas.microsoft.com/office/2006/metadata/properties" ma:root="true" ma:fieldsID="471b305a1b93216af0cd42a5230a6a27" ns2:_="" ns3:_="">
    <xsd:import namespace="cd7df43d-10b9-47d8-a000-58f6ff9a05a9"/>
    <xsd:import namespace="21c3207e-4ad9-41ce-b187-b126d6257ffb"/>
    <xsd:element name="properties">
      <xsd:complexType>
        <xsd:sequence>
          <xsd:element name="documentManagement">
            <xsd:complexType>
              <xsd:all>
                <xsd:element ref="ns2:N_x00b0__x0020_Documento" minOccurs="0"/>
                <xsd:element ref="ns2:N_x00b0__x0020_Exp" minOccurs="0"/>
                <xsd:element ref="ns2:Fecha_x0020_Publicaci_x00f3_n" minOccurs="0"/>
                <xsd:element ref="ns2:Destinatario" minOccurs="0"/>
                <xsd:element ref="ns2:Fecha_x0020_Generaci_x00f3_n" minOccurs="0"/>
                <xsd:element ref="ns2:Remitido_x0020_Por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7df43d-10b9-47d8-a000-58f6ff9a05a9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8" nillable="true" ma:displayName="N° Documento" ma:internalName="N_x00b0__x0020_Documento">
      <xsd:simpleType>
        <xsd:restriction base="dms:Text">
          <xsd:maxLength value="255"/>
        </xsd:restriction>
      </xsd:simpleType>
    </xsd:element>
    <xsd:element name="N_x00b0__x0020_Exp" ma:index="9" nillable="true" ma:displayName="N° Exp" ma:internalName="N_x00b0__x0020_Exp">
      <xsd:simpleType>
        <xsd:restriction base="dms:Text">
          <xsd:maxLength value="255"/>
        </xsd:restriction>
      </xsd:simpleType>
    </xsd:element>
    <xsd:element name="Fecha_x0020_Publicaci_x00f3_n" ma:index="10" nillable="true" ma:displayName="Fecha Publicación" ma:default="[today]" ma:description="Fecha Publicación en Expediente Electrónico" ma:format="DateOnly" ma:internalName="Fecha_x0020_Publicaci_x00f3_n">
      <xsd:simpleType>
        <xsd:restriction base="dms:DateTime"/>
      </xsd:simpleType>
    </xsd:element>
    <xsd:element name="Destinatario" ma:index="11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2" nillable="true" ma:displayName="Fecha Generación" ma:default="[today]" ma:format="DateOnly" ma:internalName="Fecha_x0020_Generaci_x00f3_n">
      <xsd:simpleType>
        <xsd:restriction base="dms:DateTime"/>
      </xsd:simpleType>
    </xsd:element>
    <xsd:element name="Remitido_x0020_Por" ma:index="13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14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5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375B0-0B92-4648-914B-AD4178EC7057}">
  <ds:schemaRefs>
    <ds:schemaRef ds:uri="http://schemas.microsoft.com/office/2006/metadata/properties"/>
    <ds:schemaRef ds:uri="http://schemas.microsoft.com/office/infopath/2007/PartnerControls"/>
    <ds:schemaRef ds:uri="cd7df43d-10b9-47d8-a000-58f6ff9a05a9"/>
    <ds:schemaRef ds:uri="21c3207e-4ad9-41ce-b187-b126d6257ffb"/>
  </ds:schemaRefs>
</ds:datastoreItem>
</file>

<file path=customXml/itemProps2.xml><?xml version="1.0" encoding="utf-8"?>
<ds:datastoreItem xmlns:ds="http://schemas.openxmlformats.org/officeDocument/2006/customXml" ds:itemID="{3179782C-02D0-44A9-9EAD-C7C35089CC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7df43d-10b9-47d8-a000-58f6ff9a05a9"/>
    <ds:schemaRef ds:uri="21c3207e-4ad9-41ce-b187-b126d6257ff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3449AAE-E248-4D48-B699-5EE1AA5F6836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8BA69FD9-9F40-4E6C-A654-78061D8B153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EBB8B6C-8DAC-47D0-AF78-16DBDB7FC1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Plantilla.dotx</Template>
  <TotalTime>1</TotalTime>
  <Pages>18</Pages>
  <Words>1911</Words>
  <Characters>10514</Characters>
  <Application>Microsoft Office Word</Application>
  <DocSecurity>0</DocSecurity>
  <Lines>87</Lines>
  <Paragraphs>24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Cronstudio</Company>
  <LinksUpToDate>false</LinksUpToDate>
  <CharactersWithSpaces>12401</CharactersWithSpaces>
  <SharedDoc>false</SharedDoc>
  <HLinks>
    <vt:vector size="24" baseType="variant">
      <vt:variant>
        <vt:i4>7340094</vt:i4>
      </vt:variant>
      <vt:variant>
        <vt:i4>9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6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  <vt:variant>
        <vt:i4>7340094</vt:i4>
      </vt:variant>
      <vt:variant>
        <vt:i4>3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0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Gonzalo Raul Sepulveda Kattan</dc:creator>
  <cp:lastModifiedBy>Juan Pablo Rodriguez Fernandez</cp:lastModifiedBy>
  <cp:revision>2</cp:revision>
  <cp:lastPrinted>2013-06-04T20:19:00Z</cp:lastPrinted>
  <dcterms:created xsi:type="dcterms:W3CDTF">2014-10-08T19:58:00Z</dcterms:created>
  <dcterms:modified xsi:type="dcterms:W3CDTF">2014-10-08T19:58:00Z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0x0101001435AEACABBADB42B6E854DEDE2703BF</vt:lpwstr>
  </property>
  <property fmtid="{D5CDD505-2E9C-101B-9397-08002B2CF9AE}" pid="3" name="_dlc_DocIdItemGuid">
    <vt:lpwstr>8efa4e08-7084-4a18-819f-e3cd2e033e06</vt:lpwstr>
  </property>
</Properties>
</file>